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863" w:rsidRPr="009C6343" w:rsidRDefault="00ED51B5" w:rsidP="009C2B50">
      <w:pPr>
        <w:rPr>
          <w:sz w:val="22"/>
          <w:szCs w:val="22"/>
        </w:rPr>
      </w:pPr>
      <w:bookmarkStart w:id="0" w:name="_GoBack"/>
      <w:bookmarkEnd w:id="0"/>
      <w:r w:rsidRPr="009C6343">
        <w:rPr>
          <w:sz w:val="22"/>
          <w:szCs w:val="22"/>
        </w:rPr>
        <w:t>A la fin de ces exercices, vous serez en mesure :</w:t>
      </w:r>
    </w:p>
    <w:p w:rsidR="00ED51B5" w:rsidRPr="009C6343" w:rsidRDefault="00ED51B5" w:rsidP="009C2B50">
      <w:pPr>
        <w:rPr>
          <w:sz w:val="22"/>
          <w:szCs w:val="22"/>
        </w:rPr>
      </w:pPr>
    </w:p>
    <w:p w:rsidR="00ED51B5" w:rsidRPr="009C6343" w:rsidRDefault="00ED51B5" w:rsidP="00ED51B5">
      <w:pPr>
        <w:numPr>
          <w:ilvl w:val="0"/>
          <w:numId w:val="3"/>
        </w:numPr>
        <w:rPr>
          <w:rStyle w:val="hps"/>
          <w:color w:val="000000"/>
          <w:sz w:val="22"/>
          <w:szCs w:val="22"/>
        </w:rPr>
      </w:pPr>
      <w:r w:rsidRPr="009C6343">
        <w:rPr>
          <w:rStyle w:val="hps"/>
          <w:color w:val="000000"/>
          <w:sz w:val="22"/>
          <w:szCs w:val="22"/>
        </w:rPr>
        <w:t>De rechercher des informations importantes dans les écrans des documents de vente, des achats et de la production,</w:t>
      </w:r>
    </w:p>
    <w:p w:rsidR="00ED51B5" w:rsidRPr="009C6343" w:rsidRDefault="00ED51B5" w:rsidP="00ED51B5">
      <w:pPr>
        <w:numPr>
          <w:ilvl w:val="0"/>
          <w:numId w:val="3"/>
        </w:numPr>
        <w:rPr>
          <w:rStyle w:val="hps"/>
          <w:color w:val="000000"/>
          <w:sz w:val="22"/>
          <w:szCs w:val="22"/>
        </w:rPr>
      </w:pPr>
      <w:r w:rsidRPr="009C6343">
        <w:rPr>
          <w:rStyle w:val="hps"/>
          <w:color w:val="000000"/>
          <w:sz w:val="22"/>
          <w:szCs w:val="22"/>
        </w:rPr>
        <w:t>De générer un document subséquent et d’afficher le flux de documents,</w:t>
      </w:r>
    </w:p>
    <w:p w:rsidR="00ED51B5" w:rsidRPr="009C6343" w:rsidRDefault="00ED51B5" w:rsidP="00ED51B5">
      <w:pPr>
        <w:numPr>
          <w:ilvl w:val="0"/>
          <w:numId w:val="3"/>
        </w:numPr>
        <w:rPr>
          <w:rStyle w:val="hps"/>
          <w:color w:val="000000"/>
          <w:sz w:val="22"/>
          <w:szCs w:val="22"/>
        </w:rPr>
      </w:pPr>
      <w:r w:rsidRPr="009C6343">
        <w:rPr>
          <w:rStyle w:val="hps"/>
          <w:color w:val="000000"/>
          <w:sz w:val="22"/>
          <w:szCs w:val="22"/>
        </w:rPr>
        <w:t>De créer des documents liés à la vente, aux achats et à la production,</w:t>
      </w:r>
    </w:p>
    <w:p w:rsidR="00402C91" w:rsidRPr="009C6343" w:rsidRDefault="00402C91" w:rsidP="00ED51B5">
      <w:pPr>
        <w:numPr>
          <w:ilvl w:val="0"/>
          <w:numId w:val="3"/>
        </w:numPr>
        <w:rPr>
          <w:rStyle w:val="hps"/>
          <w:color w:val="000000"/>
          <w:sz w:val="22"/>
          <w:szCs w:val="22"/>
        </w:rPr>
      </w:pPr>
      <w:r w:rsidRPr="009C6343">
        <w:rPr>
          <w:rStyle w:val="hps"/>
          <w:color w:val="000000"/>
          <w:sz w:val="22"/>
          <w:szCs w:val="22"/>
        </w:rPr>
        <w:t>De décrire les structures de l’entreprise au des ventes, des achats et de la production,</w:t>
      </w:r>
    </w:p>
    <w:p w:rsidR="00402C91" w:rsidRPr="009C6343" w:rsidRDefault="00402C91" w:rsidP="00ED51B5">
      <w:pPr>
        <w:numPr>
          <w:ilvl w:val="0"/>
          <w:numId w:val="3"/>
        </w:numPr>
        <w:rPr>
          <w:rStyle w:val="hps"/>
          <w:color w:val="000000"/>
          <w:sz w:val="22"/>
          <w:szCs w:val="22"/>
        </w:rPr>
      </w:pPr>
      <w:r w:rsidRPr="009C6343">
        <w:rPr>
          <w:rStyle w:val="hps"/>
          <w:color w:val="000000"/>
          <w:sz w:val="22"/>
          <w:szCs w:val="22"/>
        </w:rPr>
        <w:t>De définir votre structure d’entreprise pour les ventes, les achats et la production dans SAP,</w:t>
      </w:r>
    </w:p>
    <w:p w:rsidR="0060286E" w:rsidRPr="009C6343" w:rsidRDefault="0060286E" w:rsidP="00ED51B5">
      <w:pPr>
        <w:numPr>
          <w:ilvl w:val="0"/>
          <w:numId w:val="3"/>
        </w:numPr>
        <w:rPr>
          <w:rStyle w:val="hps"/>
          <w:color w:val="000000"/>
          <w:sz w:val="22"/>
          <w:szCs w:val="22"/>
        </w:rPr>
      </w:pPr>
      <w:r w:rsidRPr="009C6343">
        <w:rPr>
          <w:rStyle w:val="hps"/>
          <w:color w:val="000000"/>
          <w:sz w:val="22"/>
          <w:szCs w:val="22"/>
        </w:rPr>
        <w:t>D’utiliser les différents outils de traitement des commandes client, d’achat et des ordres de fabrication,</w:t>
      </w:r>
    </w:p>
    <w:p w:rsidR="00BA0F0E" w:rsidRPr="009C6343" w:rsidRDefault="0060286E" w:rsidP="00BA0F0E">
      <w:pPr>
        <w:numPr>
          <w:ilvl w:val="0"/>
          <w:numId w:val="3"/>
        </w:numPr>
        <w:rPr>
          <w:b/>
          <w:sz w:val="22"/>
          <w:szCs w:val="22"/>
        </w:rPr>
      </w:pPr>
      <w:r w:rsidRPr="009C6343">
        <w:rPr>
          <w:rStyle w:val="hps"/>
          <w:color w:val="000000"/>
          <w:sz w:val="22"/>
          <w:szCs w:val="22"/>
        </w:rPr>
        <w:t>D’afficher des données de base pour connaître l’origine des données du document et son mode de contrôle,</w:t>
      </w:r>
    </w:p>
    <w:p w:rsidR="00BA0F0E" w:rsidRPr="009C6343" w:rsidRDefault="00BA0F0E" w:rsidP="00BA0F0E">
      <w:pPr>
        <w:pStyle w:val="table"/>
        <w:rPr>
          <w:rFonts w:ascii="Times New Roman" w:hAnsi="Times New Roman"/>
          <w:sz w:val="22"/>
          <w:szCs w:val="22"/>
          <w:lang w:val="fr-FR"/>
        </w:rPr>
      </w:pPr>
    </w:p>
    <w:p w:rsidR="00BA0F0E" w:rsidRPr="009C6343" w:rsidRDefault="00BA0F0E" w:rsidP="00BA0F0E">
      <w:pPr>
        <w:pStyle w:val="table"/>
        <w:rPr>
          <w:rFonts w:ascii="Times New Roman" w:hAnsi="Times New Roman"/>
          <w:sz w:val="22"/>
          <w:szCs w:val="22"/>
          <w:lang w:val="fr-FR"/>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28"/>
        <w:gridCol w:w="992"/>
        <w:gridCol w:w="2977"/>
        <w:gridCol w:w="3685"/>
        <w:gridCol w:w="993"/>
      </w:tblGrid>
      <w:tr w:rsidR="00AE6E24" w:rsidRPr="009C6343" w:rsidTr="00947C7C">
        <w:trPr>
          <w:trHeight w:val="350"/>
        </w:trPr>
        <w:tc>
          <w:tcPr>
            <w:tcW w:w="5528" w:type="dxa"/>
            <w:shd w:val="pct10" w:color="auto" w:fill="auto"/>
            <w:vAlign w:val="center"/>
          </w:tcPr>
          <w:p w:rsidR="00AE6E24" w:rsidRPr="009C6343" w:rsidRDefault="00AE6E24" w:rsidP="00947C7C">
            <w:pPr>
              <w:pStyle w:val="table"/>
              <w:jc w:val="center"/>
              <w:rPr>
                <w:rFonts w:ascii="Times New Roman" w:hAnsi="Times New Roman"/>
                <w:sz w:val="22"/>
                <w:szCs w:val="22"/>
                <w:lang w:val="fr-FR"/>
              </w:rPr>
            </w:pPr>
            <w:r w:rsidRPr="009C6343">
              <w:rPr>
                <w:rFonts w:ascii="Times New Roman" w:hAnsi="Times New Roman"/>
                <w:sz w:val="22"/>
                <w:szCs w:val="22"/>
                <w:lang w:val="fr-FR"/>
              </w:rPr>
              <w:t>Scénarios de Tests</w:t>
            </w:r>
          </w:p>
        </w:tc>
        <w:tc>
          <w:tcPr>
            <w:tcW w:w="992" w:type="dxa"/>
            <w:shd w:val="pct10" w:color="auto" w:fill="auto"/>
            <w:vAlign w:val="center"/>
          </w:tcPr>
          <w:p w:rsidR="00AE6E24" w:rsidRPr="009C6343" w:rsidRDefault="00AE6E24" w:rsidP="00947C7C">
            <w:pPr>
              <w:pStyle w:val="table"/>
              <w:jc w:val="center"/>
              <w:rPr>
                <w:rFonts w:ascii="Times New Roman" w:hAnsi="Times New Roman"/>
                <w:sz w:val="22"/>
                <w:szCs w:val="22"/>
                <w:lang w:val="fr-FR"/>
              </w:rPr>
            </w:pPr>
            <w:r w:rsidRPr="009C6343">
              <w:rPr>
                <w:rFonts w:ascii="Times New Roman" w:hAnsi="Times New Roman"/>
                <w:sz w:val="22"/>
                <w:szCs w:val="22"/>
                <w:lang w:val="fr-FR"/>
              </w:rPr>
              <w:t>Criticité (*)</w:t>
            </w:r>
          </w:p>
        </w:tc>
        <w:tc>
          <w:tcPr>
            <w:tcW w:w="2977" w:type="dxa"/>
            <w:shd w:val="pct10" w:color="auto" w:fill="auto"/>
            <w:vAlign w:val="center"/>
          </w:tcPr>
          <w:p w:rsidR="00AE6E24" w:rsidRPr="009C6343" w:rsidRDefault="00AE6E24" w:rsidP="00947C7C">
            <w:pPr>
              <w:pStyle w:val="table"/>
              <w:jc w:val="center"/>
              <w:rPr>
                <w:rFonts w:ascii="Times New Roman" w:hAnsi="Times New Roman"/>
                <w:sz w:val="22"/>
                <w:szCs w:val="22"/>
                <w:lang w:val="fr-FR"/>
              </w:rPr>
            </w:pPr>
            <w:r w:rsidRPr="009C6343">
              <w:rPr>
                <w:rFonts w:ascii="Times New Roman" w:hAnsi="Times New Roman"/>
                <w:sz w:val="22"/>
                <w:szCs w:val="22"/>
                <w:lang w:val="fr-FR"/>
              </w:rPr>
              <w:t>Description</w:t>
            </w:r>
          </w:p>
        </w:tc>
        <w:tc>
          <w:tcPr>
            <w:tcW w:w="3685" w:type="dxa"/>
            <w:shd w:val="pct10" w:color="auto" w:fill="auto"/>
            <w:vAlign w:val="center"/>
          </w:tcPr>
          <w:p w:rsidR="00AE6E24" w:rsidRPr="009C6343" w:rsidRDefault="00AE6E24" w:rsidP="00947C7C">
            <w:pPr>
              <w:pStyle w:val="table"/>
              <w:jc w:val="center"/>
              <w:rPr>
                <w:rFonts w:ascii="Times New Roman" w:hAnsi="Times New Roman"/>
                <w:sz w:val="22"/>
                <w:szCs w:val="22"/>
                <w:lang w:val="fr-FR"/>
              </w:rPr>
            </w:pPr>
            <w:r w:rsidRPr="009C6343">
              <w:rPr>
                <w:rFonts w:ascii="Times New Roman" w:hAnsi="Times New Roman"/>
                <w:sz w:val="22"/>
                <w:szCs w:val="22"/>
                <w:lang w:val="fr-FR"/>
              </w:rPr>
              <w:t>Commentaires / Remarques</w:t>
            </w:r>
          </w:p>
        </w:tc>
        <w:tc>
          <w:tcPr>
            <w:tcW w:w="993" w:type="dxa"/>
            <w:shd w:val="pct10" w:color="auto" w:fill="auto"/>
            <w:vAlign w:val="center"/>
          </w:tcPr>
          <w:p w:rsidR="00AE6E24" w:rsidRPr="009C6343" w:rsidRDefault="00AE6E24" w:rsidP="00947C7C">
            <w:pPr>
              <w:pStyle w:val="table"/>
              <w:jc w:val="center"/>
              <w:rPr>
                <w:rFonts w:ascii="Times New Roman" w:hAnsi="Times New Roman"/>
                <w:sz w:val="22"/>
                <w:szCs w:val="22"/>
                <w:lang w:val="fr-FR"/>
              </w:rPr>
            </w:pPr>
            <w:r w:rsidRPr="009C6343">
              <w:rPr>
                <w:rFonts w:ascii="Times New Roman" w:hAnsi="Times New Roman"/>
                <w:sz w:val="22"/>
                <w:szCs w:val="22"/>
                <w:lang w:val="fr-FR"/>
              </w:rPr>
              <w:t>Tests Validés</w:t>
            </w:r>
          </w:p>
        </w:tc>
      </w:tr>
      <w:tr w:rsidR="00AE6E24" w:rsidRPr="009C6343" w:rsidTr="00947C7C">
        <w:tc>
          <w:tcPr>
            <w:tcW w:w="5528" w:type="dxa"/>
            <w:tcBorders>
              <w:top w:val="nil"/>
            </w:tcBorders>
          </w:tcPr>
          <w:p w:rsidR="00AE6E24" w:rsidRPr="009C6343" w:rsidRDefault="00AE6E24" w:rsidP="00BA0F0E">
            <w:pPr>
              <w:pStyle w:val="table"/>
              <w:rPr>
                <w:rFonts w:ascii="Times New Roman" w:hAnsi="Times New Roman"/>
                <w:sz w:val="22"/>
                <w:szCs w:val="22"/>
                <w:lang w:val="fr-FR"/>
              </w:rPr>
            </w:pPr>
            <w:r w:rsidRPr="009C6343">
              <w:rPr>
                <w:rFonts w:ascii="Times New Roman" w:hAnsi="Times New Roman"/>
                <w:sz w:val="22"/>
                <w:szCs w:val="22"/>
                <w:lang w:val="fr-FR"/>
              </w:rPr>
              <w:t>Vous travaillez au service administration des ventes et vous répondez par email à une demande d’offre pour un écran d’ordinateur. D’après cette demande d’offre, vous vérifiez votre groupe de produits et créez une offre. Votre client passe une commande en se référant à cette offre.</w:t>
            </w:r>
          </w:p>
          <w:p w:rsidR="00AE6E24" w:rsidRPr="009C6343" w:rsidRDefault="00AE6E24" w:rsidP="00BA0F0E">
            <w:pPr>
              <w:pStyle w:val="table"/>
              <w:rPr>
                <w:rFonts w:ascii="Times New Roman" w:hAnsi="Times New Roman"/>
                <w:sz w:val="22"/>
                <w:szCs w:val="22"/>
                <w:lang w:val="fr-FR"/>
              </w:rPr>
            </w:pPr>
          </w:p>
          <w:p w:rsidR="00AE6E24" w:rsidRPr="009C6343" w:rsidRDefault="00AE6E24" w:rsidP="00BA0F0E">
            <w:pPr>
              <w:pStyle w:val="table"/>
              <w:rPr>
                <w:rFonts w:ascii="Times New Roman" w:hAnsi="Times New Roman"/>
                <w:sz w:val="22"/>
                <w:szCs w:val="22"/>
                <w:lang w:val="fr-FR"/>
              </w:rPr>
            </w:pPr>
            <w:r w:rsidRPr="009C6343">
              <w:rPr>
                <w:rFonts w:ascii="Times New Roman" w:hAnsi="Times New Roman"/>
                <w:sz w:val="22"/>
                <w:szCs w:val="22"/>
                <w:lang w:val="fr-FR"/>
              </w:rPr>
              <w:t>Le client, T-S62A##, ETELKO TEXTILIEN, souhaite vous commander l’article T-ATA##, Ecran plat MS 1775P.</w:t>
            </w:r>
          </w:p>
          <w:p w:rsidR="00AE6E24" w:rsidRPr="009C6343" w:rsidRDefault="00AE6E24" w:rsidP="00BA0F0E">
            <w:pPr>
              <w:pStyle w:val="table"/>
              <w:rPr>
                <w:rFonts w:ascii="Times New Roman" w:hAnsi="Times New Roman"/>
                <w:sz w:val="22"/>
                <w:szCs w:val="22"/>
                <w:lang w:val="fr-FR"/>
              </w:rPr>
            </w:pPr>
          </w:p>
          <w:p w:rsidR="00AE6E24" w:rsidRPr="009C6343" w:rsidRDefault="00AE6E24" w:rsidP="00BA0F0E">
            <w:pPr>
              <w:pStyle w:val="table"/>
              <w:rPr>
                <w:rFonts w:ascii="Times New Roman" w:hAnsi="Times New Roman"/>
                <w:sz w:val="22"/>
                <w:szCs w:val="22"/>
                <w:lang w:val="fr-FR"/>
              </w:rPr>
            </w:pPr>
            <w:r w:rsidRPr="009C6343">
              <w:rPr>
                <w:rFonts w:ascii="Times New Roman" w:hAnsi="Times New Roman"/>
                <w:sz w:val="22"/>
                <w:szCs w:val="22"/>
                <w:lang w:val="fr-FR"/>
              </w:rPr>
              <w:t>Saisissez la demande d’offre (type DO) sous le numéro de référence client (N° de commande d’achat) AF01-##. Le client a besoin de 20 unités et souhaite une livraison dans 2 semaines.</w:t>
            </w:r>
          </w:p>
          <w:p w:rsidR="00AE6E24" w:rsidRPr="009C6343" w:rsidRDefault="00AE6E24" w:rsidP="00BA0F0E">
            <w:pPr>
              <w:pStyle w:val="table"/>
              <w:rPr>
                <w:rFonts w:ascii="Times New Roman" w:hAnsi="Times New Roman"/>
                <w:sz w:val="22"/>
                <w:szCs w:val="22"/>
                <w:lang w:val="fr-FR"/>
              </w:rPr>
            </w:pPr>
          </w:p>
          <w:p w:rsidR="00AE6E24" w:rsidRPr="009C6343" w:rsidRDefault="00AE6E24" w:rsidP="00BA0F0E">
            <w:pPr>
              <w:pStyle w:val="table"/>
              <w:rPr>
                <w:rFonts w:ascii="Times New Roman" w:hAnsi="Times New Roman"/>
                <w:sz w:val="22"/>
                <w:szCs w:val="22"/>
                <w:lang w:val="fr-FR"/>
              </w:rPr>
            </w:pPr>
            <w:r w:rsidRPr="009C6343">
              <w:rPr>
                <w:rFonts w:ascii="Times New Roman" w:hAnsi="Times New Roman"/>
                <w:sz w:val="22"/>
                <w:szCs w:val="22"/>
                <w:lang w:val="fr-FR"/>
              </w:rPr>
              <w:t>Enregistrez votre demande d’offre</w:t>
            </w:r>
          </w:p>
          <w:p w:rsidR="00AE6E24" w:rsidRPr="009C6343" w:rsidRDefault="00AE6E24" w:rsidP="00BA0F0E">
            <w:pPr>
              <w:pStyle w:val="table"/>
              <w:rPr>
                <w:rFonts w:ascii="Times New Roman" w:hAnsi="Times New Roman"/>
                <w:sz w:val="22"/>
                <w:szCs w:val="22"/>
                <w:lang w:val="fr-FR"/>
              </w:rPr>
            </w:pPr>
          </w:p>
          <w:p w:rsidR="00AE6E24" w:rsidRPr="009C6343" w:rsidRDefault="00AE6E24" w:rsidP="00BA0F0E">
            <w:pPr>
              <w:pStyle w:val="table"/>
              <w:rPr>
                <w:rFonts w:ascii="Times New Roman" w:hAnsi="Times New Roman"/>
                <w:sz w:val="22"/>
                <w:szCs w:val="22"/>
                <w:lang w:val="fr-FR"/>
              </w:rPr>
            </w:pPr>
            <w:r w:rsidRPr="009C6343">
              <w:rPr>
                <w:rFonts w:ascii="Times New Roman" w:hAnsi="Times New Roman"/>
                <w:sz w:val="22"/>
                <w:szCs w:val="22"/>
                <w:lang w:val="fr-FR"/>
              </w:rPr>
              <w:lastRenderedPageBreak/>
              <w:t>Vérifiez que votre demande d’offre est bien enregistrée</w:t>
            </w:r>
          </w:p>
        </w:tc>
        <w:tc>
          <w:tcPr>
            <w:tcW w:w="992"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Créer une demande offre</w:t>
            </w: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VA11 – Créer</w:t>
            </w:r>
          </w:p>
          <w:p w:rsidR="00AE6E24" w:rsidRPr="009C6343" w:rsidRDefault="00AE6E24" w:rsidP="00947C7C">
            <w:pPr>
              <w:pStyle w:val="table"/>
              <w:rPr>
                <w:rFonts w:ascii="Times New Roman" w:hAnsi="Times New Roman"/>
                <w:sz w:val="22"/>
                <w:szCs w:val="22"/>
                <w:lang w:val="fr-FR"/>
              </w:rPr>
            </w:pPr>
          </w:p>
          <w:p w:rsidR="00AE6E24" w:rsidRPr="009C6343" w:rsidRDefault="00801AA1" w:rsidP="00947C7C">
            <w:pPr>
              <w:pStyle w:val="table"/>
              <w:rPr>
                <w:rFonts w:ascii="Times New Roman" w:hAnsi="Times New Roman"/>
                <w:sz w:val="22"/>
                <w:szCs w:val="22"/>
                <w:lang w:val="fr-FR"/>
              </w:rPr>
            </w:pPr>
            <w:hyperlink r:id="rId9" w:history="1">
              <w:r w:rsidR="00AE6E24" w:rsidRPr="009C6343">
                <w:rPr>
                  <w:rStyle w:val="Lienhypertexte"/>
                  <w:rFonts w:ascii="Times New Roman" w:hAnsi="Times New Roman"/>
                  <w:sz w:val="22"/>
                  <w:szCs w:val="22"/>
                  <w:lang w:val="fr-FR"/>
                </w:rPr>
                <w:t>Demandes d'offre client</w:t>
              </w:r>
            </w:hyperlink>
          </w:p>
          <w:p w:rsidR="00AE6E24" w:rsidRPr="009C6343" w:rsidRDefault="00AE6E24"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Afficher une demande d’offre</w:t>
            </w: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VA13</w:t>
            </w:r>
          </w:p>
        </w:tc>
        <w:tc>
          <w:tcPr>
            <w:tcW w:w="3685"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Notez le n° de demande d’offre sauvegardé :</w:t>
            </w:r>
          </w:p>
        </w:tc>
        <w:tc>
          <w:tcPr>
            <w:tcW w:w="993" w:type="dxa"/>
            <w:tcBorders>
              <w:top w:val="nil"/>
            </w:tcBorders>
          </w:tcPr>
          <w:p w:rsidR="00AE6E24" w:rsidRPr="009C6343" w:rsidRDefault="00AE6E24" w:rsidP="00BA0F0E">
            <w:pPr>
              <w:pStyle w:val="table"/>
              <w:rPr>
                <w:rFonts w:ascii="Times New Roman" w:hAnsi="Times New Roman"/>
                <w:sz w:val="22"/>
                <w:szCs w:val="22"/>
                <w:lang w:val="fr-FR"/>
              </w:rPr>
            </w:pPr>
          </w:p>
        </w:tc>
      </w:tr>
      <w:tr w:rsidR="00AE6E24" w:rsidRPr="009C6343" w:rsidTr="00947C7C">
        <w:tc>
          <w:tcPr>
            <w:tcW w:w="5528"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Créez une offre (OF</w:t>
            </w:r>
            <w:r w:rsidRPr="009C6343">
              <w:rPr>
                <w:rFonts w:ascii="Times New Roman" w:hAnsi="Times New Roman"/>
                <w:sz w:val="22"/>
                <w:szCs w:val="22"/>
                <w:lang w:val="fr-FR"/>
              </w:rPr>
              <w:tab/>
              <w:t>Offre) correspondante avec référence à la demande d’offre (numéro de commande AG01-##). Limitez la validité de l’offre à un mois.</w:t>
            </w:r>
          </w:p>
          <w:p w:rsidR="00AE6E24" w:rsidRPr="009C6343" w:rsidRDefault="00AE6E24" w:rsidP="0032315A">
            <w:pPr>
              <w:pStyle w:val="table"/>
              <w:rPr>
                <w:rFonts w:ascii="Times New Roman" w:hAnsi="Times New Roman"/>
                <w:sz w:val="22"/>
                <w:szCs w:val="22"/>
                <w:lang w:val="fr-FR"/>
              </w:rPr>
            </w:pPr>
            <w:r w:rsidRPr="009C6343">
              <w:rPr>
                <w:rFonts w:ascii="Times New Roman" w:hAnsi="Times New Roman"/>
                <w:sz w:val="22"/>
                <w:szCs w:val="22"/>
                <w:lang w:val="fr-FR"/>
              </w:rPr>
              <w:t>Enregistrez votre offre</w:t>
            </w:r>
          </w:p>
          <w:p w:rsidR="00AE6E24" w:rsidRPr="009C6343" w:rsidRDefault="00AE6E24" w:rsidP="0032315A">
            <w:pPr>
              <w:pStyle w:val="table"/>
              <w:rPr>
                <w:rFonts w:ascii="Times New Roman" w:hAnsi="Times New Roman"/>
                <w:sz w:val="22"/>
                <w:szCs w:val="22"/>
                <w:lang w:val="fr-FR"/>
              </w:rPr>
            </w:pPr>
          </w:p>
          <w:p w:rsidR="00AE6E24" w:rsidRPr="009C6343" w:rsidRDefault="00AE6E24" w:rsidP="0032315A">
            <w:pPr>
              <w:pStyle w:val="table"/>
              <w:rPr>
                <w:rFonts w:ascii="Times New Roman" w:hAnsi="Times New Roman"/>
                <w:sz w:val="22"/>
                <w:szCs w:val="22"/>
                <w:lang w:val="fr-FR"/>
              </w:rPr>
            </w:pPr>
            <w:r w:rsidRPr="009C6343">
              <w:rPr>
                <w:rFonts w:ascii="Times New Roman" w:hAnsi="Times New Roman"/>
                <w:sz w:val="22"/>
                <w:szCs w:val="22"/>
                <w:lang w:val="fr-FR"/>
              </w:rPr>
              <w:t>Vérifiez que votre offre est bien enregistrée</w:t>
            </w:r>
          </w:p>
        </w:tc>
        <w:tc>
          <w:tcPr>
            <w:tcW w:w="992"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AE6E24" w:rsidRPr="009C6343" w:rsidRDefault="00801AA1" w:rsidP="0032315A">
            <w:pPr>
              <w:pStyle w:val="table"/>
              <w:rPr>
                <w:rFonts w:ascii="Times New Roman" w:hAnsi="Times New Roman"/>
                <w:b/>
                <w:bCs/>
                <w:color w:val="000080"/>
                <w:sz w:val="22"/>
                <w:szCs w:val="22"/>
                <w:lang w:val="fr-FR"/>
              </w:rPr>
            </w:pPr>
            <w:hyperlink r:id="rId10" w:history="1">
              <w:r w:rsidR="00AE6E24" w:rsidRPr="009C6343">
                <w:rPr>
                  <w:rStyle w:val="Lienhypertexte"/>
                  <w:rFonts w:ascii="Times New Roman" w:hAnsi="Times New Roman"/>
                  <w:b/>
                  <w:bCs/>
                  <w:sz w:val="22"/>
                  <w:szCs w:val="22"/>
                  <w:lang w:val="fr-FR"/>
                </w:rPr>
                <w:t>Création des offres</w:t>
              </w:r>
            </w:hyperlink>
          </w:p>
          <w:p w:rsidR="00AE6E24" w:rsidRPr="009C6343" w:rsidRDefault="00AE6E24" w:rsidP="0032315A">
            <w:pPr>
              <w:pStyle w:val="table"/>
              <w:rPr>
                <w:rFonts w:ascii="Times New Roman" w:hAnsi="Times New Roman"/>
                <w:sz w:val="22"/>
                <w:szCs w:val="22"/>
                <w:lang w:val="fr-FR"/>
              </w:rPr>
            </w:pPr>
            <w:r w:rsidRPr="009C6343">
              <w:rPr>
                <w:rFonts w:ascii="Times New Roman" w:hAnsi="Times New Roman"/>
                <w:sz w:val="22"/>
                <w:szCs w:val="22"/>
                <w:lang w:val="fr-FR"/>
              </w:rPr>
              <w:t>VA21 – Créer</w:t>
            </w:r>
          </w:p>
          <w:p w:rsidR="00AE6E24" w:rsidRPr="009C6343" w:rsidRDefault="00AE6E24" w:rsidP="0032315A">
            <w:pPr>
              <w:pStyle w:val="table"/>
              <w:rPr>
                <w:rFonts w:ascii="Times New Roman" w:hAnsi="Times New Roman"/>
                <w:sz w:val="22"/>
                <w:szCs w:val="22"/>
                <w:lang w:val="fr-FR"/>
              </w:rPr>
            </w:pPr>
          </w:p>
          <w:p w:rsidR="00AE6E24" w:rsidRPr="009C6343" w:rsidRDefault="00801AA1" w:rsidP="0032315A">
            <w:pPr>
              <w:pStyle w:val="table"/>
              <w:rPr>
                <w:rFonts w:ascii="Times New Roman" w:hAnsi="Times New Roman"/>
                <w:b/>
                <w:bCs/>
                <w:color w:val="000080"/>
                <w:sz w:val="22"/>
                <w:szCs w:val="22"/>
                <w:lang w:val="fr-FR"/>
              </w:rPr>
            </w:pPr>
            <w:hyperlink r:id="rId11" w:history="1">
              <w:r w:rsidR="00AE6E24" w:rsidRPr="009C6343">
                <w:rPr>
                  <w:rStyle w:val="Lienhypertexte"/>
                  <w:rFonts w:ascii="Times New Roman" w:hAnsi="Times New Roman"/>
                  <w:b/>
                  <w:bCs/>
                  <w:sz w:val="22"/>
                  <w:szCs w:val="22"/>
                  <w:lang w:val="fr-FR"/>
                </w:rPr>
                <w:t>Affichage des offres</w:t>
              </w:r>
            </w:hyperlink>
          </w:p>
          <w:p w:rsidR="00AE6E24" w:rsidRPr="009C6343" w:rsidRDefault="00AE6E24" w:rsidP="0032315A">
            <w:pPr>
              <w:pStyle w:val="table"/>
              <w:rPr>
                <w:rFonts w:ascii="Times New Roman" w:hAnsi="Times New Roman"/>
                <w:sz w:val="22"/>
                <w:szCs w:val="22"/>
                <w:lang w:val="fr-FR"/>
              </w:rPr>
            </w:pPr>
            <w:r w:rsidRPr="009C6343">
              <w:rPr>
                <w:rFonts w:ascii="Times New Roman" w:hAnsi="Times New Roman"/>
                <w:sz w:val="22"/>
                <w:szCs w:val="22"/>
                <w:lang w:val="fr-FR"/>
              </w:rPr>
              <w:t>VA23</w:t>
            </w:r>
          </w:p>
        </w:tc>
        <w:tc>
          <w:tcPr>
            <w:tcW w:w="3685"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Notez le n° de l’offre sauvegardé :</w:t>
            </w:r>
          </w:p>
        </w:tc>
        <w:tc>
          <w:tcPr>
            <w:tcW w:w="993" w:type="dxa"/>
            <w:tcBorders>
              <w:top w:val="nil"/>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Après réception de l’offre, votre client décide de commander 5 unités du nouvel article. La date de livraison requise correspond à trois semaines. Saisissez cet ordre (CDCL) sous le n° de référence client (N° de commande d’achat) TA01##</w:t>
            </w:r>
          </w:p>
          <w:p w:rsidR="00AE6E24" w:rsidRPr="009C6343" w:rsidRDefault="00AE6E24" w:rsidP="00BB2A3C">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AE6E24" w:rsidRPr="009C6343" w:rsidRDefault="00AE6E24" w:rsidP="00BB2A3C">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tc>
        <w:tc>
          <w:tcPr>
            <w:tcW w:w="992" w:type="dxa"/>
            <w:tcBorders>
              <w:top w:val="nil"/>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AE6E24" w:rsidRPr="009C6343" w:rsidRDefault="00801AA1" w:rsidP="00947C7C">
            <w:pPr>
              <w:pStyle w:val="table"/>
              <w:rPr>
                <w:rFonts w:ascii="Times New Roman" w:hAnsi="Times New Roman"/>
                <w:b/>
                <w:bCs/>
                <w:color w:val="000080"/>
                <w:sz w:val="22"/>
                <w:szCs w:val="22"/>
                <w:lang w:val="fr-FR"/>
              </w:rPr>
            </w:pPr>
            <w:hyperlink r:id="rId12" w:history="1">
              <w:r w:rsidR="00AE6E24" w:rsidRPr="009C6343">
                <w:rPr>
                  <w:rStyle w:val="Lienhypertexte"/>
                  <w:rFonts w:ascii="Times New Roman" w:hAnsi="Times New Roman"/>
                  <w:b/>
                  <w:bCs/>
                  <w:sz w:val="22"/>
                  <w:szCs w:val="22"/>
                  <w:lang w:val="fr-FR"/>
                </w:rPr>
                <w:t>Création des commandes client</w:t>
              </w:r>
            </w:hyperlink>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VA01</w:t>
            </w:r>
          </w:p>
          <w:p w:rsidR="00AE6E24" w:rsidRPr="009C6343" w:rsidRDefault="00801AA1" w:rsidP="00947C7C">
            <w:pPr>
              <w:pStyle w:val="table"/>
              <w:rPr>
                <w:rFonts w:ascii="Times New Roman" w:hAnsi="Times New Roman"/>
                <w:b/>
                <w:bCs/>
                <w:color w:val="000080"/>
                <w:sz w:val="22"/>
                <w:szCs w:val="22"/>
                <w:lang w:val="fr-FR"/>
              </w:rPr>
            </w:pPr>
            <w:hyperlink r:id="rId13" w:history="1">
              <w:r w:rsidR="00AE6E24" w:rsidRPr="009C6343">
                <w:rPr>
                  <w:rStyle w:val="Lienhypertexte"/>
                  <w:rFonts w:ascii="Times New Roman" w:hAnsi="Times New Roman"/>
                  <w:b/>
                  <w:bCs/>
                  <w:sz w:val="22"/>
                  <w:szCs w:val="22"/>
                  <w:lang w:val="fr-FR"/>
                </w:rPr>
                <w:t>Affichage des commandes client</w:t>
              </w:r>
            </w:hyperlink>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 xml:space="preserve"> VA03</w:t>
            </w:r>
          </w:p>
        </w:tc>
        <w:tc>
          <w:tcPr>
            <w:tcW w:w="3685" w:type="dxa"/>
            <w:tcBorders>
              <w:top w:val="nil"/>
            </w:tcBorders>
          </w:tcPr>
          <w:p w:rsidR="00AE6E24" w:rsidRPr="009C6343" w:rsidRDefault="00AE6E24" w:rsidP="00BB2A3C">
            <w:pPr>
              <w:pStyle w:val="table"/>
              <w:rPr>
                <w:rFonts w:ascii="Times New Roman" w:hAnsi="Times New Roman"/>
                <w:sz w:val="22"/>
                <w:szCs w:val="22"/>
                <w:lang w:val="fr-FR"/>
              </w:rPr>
            </w:pPr>
            <w:r w:rsidRPr="009C6343">
              <w:rPr>
                <w:rFonts w:ascii="Times New Roman" w:hAnsi="Times New Roman"/>
                <w:sz w:val="22"/>
                <w:szCs w:val="22"/>
                <w:lang w:val="fr-FR"/>
              </w:rPr>
              <w:t>Notez le n° :</w:t>
            </w:r>
          </w:p>
        </w:tc>
        <w:tc>
          <w:tcPr>
            <w:tcW w:w="993" w:type="dxa"/>
            <w:tcBorders>
              <w:top w:val="nil"/>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Pr>
          <w:p w:rsidR="00AE6E24" w:rsidRPr="009C6343" w:rsidRDefault="00AE6E24" w:rsidP="003D523B">
            <w:pPr>
              <w:pStyle w:val="table"/>
              <w:rPr>
                <w:rFonts w:ascii="Times New Roman" w:hAnsi="Times New Roman"/>
                <w:sz w:val="22"/>
                <w:szCs w:val="22"/>
                <w:lang w:val="fr-FR"/>
              </w:rPr>
            </w:pPr>
            <w:r w:rsidRPr="009C6343">
              <w:rPr>
                <w:rFonts w:ascii="Times New Roman" w:hAnsi="Times New Roman"/>
                <w:sz w:val="22"/>
                <w:szCs w:val="22"/>
                <w:lang w:val="fr-FR"/>
              </w:rPr>
              <w:t xml:space="preserve">Utilisez le flux de document de l’offre pour créer une synthèse de ce processus commercial </w:t>
            </w:r>
          </w:p>
        </w:tc>
        <w:tc>
          <w:tcPr>
            <w:tcW w:w="992" w:type="dxa"/>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Pr>
          <w:p w:rsidR="00AE6E24" w:rsidRPr="009C6343" w:rsidRDefault="00801AA1" w:rsidP="00947C7C">
            <w:pPr>
              <w:pStyle w:val="table"/>
              <w:rPr>
                <w:rFonts w:ascii="Times New Roman" w:hAnsi="Times New Roman"/>
                <w:b/>
                <w:bCs/>
                <w:color w:val="000080"/>
                <w:sz w:val="22"/>
                <w:szCs w:val="22"/>
                <w:lang w:val="fr-FR"/>
              </w:rPr>
            </w:pPr>
            <w:hyperlink r:id="rId14" w:history="1">
              <w:r w:rsidR="00AE6E24" w:rsidRPr="009C6343">
                <w:rPr>
                  <w:rStyle w:val="Lienhypertexte"/>
                  <w:rFonts w:ascii="Times New Roman" w:hAnsi="Times New Roman"/>
                  <w:b/>
                  <w:bCs/>
                  <w:sz w:val="22"/>
                  <w:szCs w:val="22"/>
                  <w:lang w:val="fr-FR"/>
                </w:rPr>
                <w:t>Affichage d'un flux de documents</w:t>
              </w:r>
            </w:hyperlink>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b/>
                <w:bCs/>
                <w:color w:val="000080"/>
                <w:sz w:val="22"/>
                <w:szCs w:val="22"/>
                <w:lang w:val="fr-FR"/>
              </w:rPr>
              <w:t>VA03</w:t>
            </w:r>
          </w:p>
        </w:tc>
        <w:tc>
          <w:tcPr>
            <w:tcW w:w="3685" w:type="dxa"/>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 xml:space="preserve">Quel est le statut global de traitement pour chaque document ? </w:t>
            </w:r>
          </w:p>
          <w:p w:rsidR="00AE6E24" w:rsidRPr="009C6343" w:rsidRDefault="00AE6E24"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Notez les statuts</w:t>
            </w:r>
          </w:p>
        </w:tc>
        <w:tc>
          <w:tcPr>
            <w:tcW w:w="993" w:type="dxa"/>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Créer un nouveau client donneur d’ordre (0001) BOUYGUES</w:t>
            </w:r>
            <w:r w:rsidR="00DE00C0" w:rsidRPr="009C6343">
              <w:rPr>
                <w:rFonts w:ascii="Times New Roman" w:hAnsi="Times New Roman"/>
                <w:sz w:val="22"/>
                <w:szCs w:val="22"/>
                <w:lang w:val="fr-FR"/>
              </w:rPr>
              <w:t>xx</w:t>
            </w:r>
            <w:r w:rsidRPr="009C6343">
              <w:rPr>
                <w:rFonts w:ascii="Times New Roman" w:hAnsi="Times New Roman"/>
                <w:sz w:val="22"/>
                <w:szCs w:val="22"/>
                <w:lang w:val="fr-FR"/>
              </w:rPr>
              <w:t xml:space="preserve"> par copie du client T-S62A## sur le domaine commercial 1000/10/ 00  </w:t>
            </w:r>
            <w:r w:rsidR="00544A35" w:rsidRPr="009C6343">
              <w:rPr>
                <w:rFonts w:ascii="Times New Roman" w:hAnsi="Times New Roman"/>
                <w:sz w:val="22"/>
                <w:szCs w:val="22"/>
                <w:lang w:val="fr-FR"/>
              </w:rPr>
              <w:t>sur le pays DE, ville Berlin, zone de transport D000010000, imposable aux taxes</w:t>
            </w:r>
          </w:p>
          <w:p w:rsidR="008C2E4B" w:rsidRPr="009C6343" w:rsidRDefault="008C2E4B" w:rsidP="00947C7C">
            <w:pPr>
              <w:pStyle w:val="table"/>
              <w:rPr>
                <w:rFonts w:ascii="Times New Roman" w:hAnsi="Times New Roman"/>
                <w:sz w:val="22"/>
                <w:szCs w:val="22"/>
                <w:lang w:val="fr-FR"/>
              </w:rPr>
            </w:pPr>
          </w:p>
          <w:p w:rsidR="008C2E4B" w:rsidRPr="009C6343" w:rsidRDefault="008C2E4B" w:rsidP="00947C7C">
            <w:pPr>
              <w:pStyle w:val="table"/>
              <w:rPr>
                <w:rFonts w:ascii="Times New Roman" w:hAnsi="Times New Roman"/>
                <w:sz w:val="22"/>
                <w:szCs w:val="22"/>
                <w:lang w:val="fr-FR"/>
              </w:rPr>
            </w:pPr>
            <w:r w:rsidRPr="009C6343">
              <w:rPr>
                <w:rFonts w:ascii="Times New Roman" w:hAnsi="Times New Roman"/>
                <w:sz w:val="22"/>
                <w:szCs w:val="22"/>
                <w:lang w:val="fr-FR"/>
              </w:rPr>
              <w:t>Vous vérifiez que votre client est bien sauvegardé</w:t>
            </w:r>
          </w:p>
          <w:p w:rsidR="00AE6E24" w:rsidRPr="009C6343" w:rsidRDefault="00AE6E24"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Ce nouveau client vous passe une commande de 50 unités de votre nouveau article Ascenseur modèle 10##. Il souhaite une livraison dans 2 semaines de 20</w:t>
            </w:r>
            <w:r w:rsidR="00C75F30" w:rsidRPr="009C6343">
              <w:rPr>
                <w:rFonts w:ascii="Times New Roman" w:hAnsi="Times New Roman"/>
                <w:sz w:val="22"/>
                <w:szCs w:val="22"/>
                <w:lang w:val="fr-FR"/>
              </w:rPr>
              <w:t xml:space="preserve"> unités</w:t>
            </w:r>
            <w:r w:rsidRPr="009C6343">
              <w:rPr>
                <w:rFonts w:ascii="Times New Roman" w:hAnsi="Times New Roman"/>
                <w:sz w:val="22"/>
                <w:szCs w:val="22"/>
                <w:lang w:val="fr-FR"/>
              </w:rPr>
              <w:t xml:space="preserve"> et le solde dans 10 semaines. </w:t>
            </w:r>
          </w:p>
          <w:p w:rsidR="00AE6E24" w:rsidRPr="009C6343" w:rsidRDefault="00AE6E24" w:rsidP="00947C7C">
            <w:pPr>
              <w:pStyle w:val="table"/>
              <w:rPr>
                <w:rFonts w:ascii="Times New Roman" w:hAnsi="Times New Roman"/>
                <w:sz w:val="22"/>
                <w:szCs w:val="22"/>
                <w:lang w:val="fr-FR"/>
              </w:rPr>
            </w:pPr>
          </w:p>
          <w:p w:rsidR="005901A0"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Votre créez un nouvel article </w:t>
            </w:r>
            <w:r w:rsidR="00C75F30" w:rsidRPr="009C6343">
              <w:rPr>
                <w:rFonts w:ascii="Times New Roman" w:hAnsi="Times New Roman"/>
                <w:sz w:val="22"/>
                <w:szCs w:val="22"/>
                <w:lang w:val="fr-FR"/>
              </w:rPr>
              <w:t xml:space="preserve">Produit fini (FERT), branche constructions mécaniques (M) </w:t>
            </w:r>
            <w:r w:rsidR="0064772B" w:rsidRPr="009C6343">
              <w:rPr>
                <w:rFonts w:ascii="Times New Roman" w:hAnsi="Times New Roman"/>
                <w:sz w:val="22"/>
                <w:szCs w:val="22"/>
                <w:lang w:val="fr-FR"/>
              </w:rPr>
              <w:t xml:space="preserve">avec la désignation </w:t>
            </w:r>
            <w:r w:rsidRPr="009C6343">
              <w:rPr>
                <w:rFonts w:ascii="Times New Roman" w:hAnsi="Times New Roman"/>
                <w:sz w:val="22"/>
                <w:szCs w:val="22"/>
                <w:lang w:val="fr-FR"/>
              </w:rPr>
              <w:t>Ascenseur modèle 10## par copie du T-FS201 (vues DB1, Achats, ADV, Comptabilité 1</w:t>
            </w:r>
            <w:r w:rsidR="005901A0" w:rsidRPr="009C6343">
              <w:rPr>
                <w:rFonts w:ascii="Times New Roman" w:hAnsi="Times New Roman"/>
                <w:sz w:val="22"/>
                <w:szCs w:val="22"/>
                <w:lang w:val="fr-FR"/>
              </w:rPr>
              <w:t xml:space="preserve"> – modèle division 1300, organisation 1000, canal 10</w:t>
            </w:r>
            <w:r w:rsidR="0064772B" w:rsidRPr="009C6343">
              <w:rPr>
                <w:rFonts w:ascii="Times New Roman" w:hAnsi="Times New Roman"/>
                <w:sz w:val="22"/>
                <w:szCs w:val="22"/>
                <w:lang w:val="fr-FR"/>
              </w:rPr>
              <w:t xml:space="preserve">) et du P-103 </w:t>
            </w:r>
            <w:r w:rsidR="009874DC" w:rsidRPr="009C6343">
              <w:rPr>
                <w:rFonts w:ascii="Times New Roman" w:hAnsi="Times New Roman"/>
                <w:sz w:val="22"/>
                <w:szCs w:val="22"/>
                <w:lang w:val="fr-FR"/>
              </w:rPr>
              <w:t>(Division 1000, magasin 0002</w:t>
            </w:r>
            <w:r w:rsidR="005901A0" w:rsidRPr="009C6343">
              <w:rPr>
                <w:rFonts w:ascii="Times New Roman" w:hAnsi="Times New Roman"/>
                <w:sz w:val="22"/>
                <w:szCs w:val="22"/>
                <w:lang w:val="fr-FR"/>
              </w:rPr>
              <w:t xml:space="preserve">) </w:t>
            </w:r>
            <w:r w:rsidR="0064772B" w:rsidRPr="009C6343">
              <w:rPr>
                <w:rFonts w:ascii="Times New Roman" w:hAnsi="Times New Roman"/>
                <w:sz w:val="22"/>
                <w:szCs w:val="22"/>
                <w:lang w:val="fr-FR"/>
              </w:rPr>
              <w:t>pour les vues MRP sur la division 13</w:t>
            </w:r>
            <w:r w:rsidR="005901A0" w:rsidRPr="009C6343">
              <w:rPr>
                <w:rFonts w:ascii="Times New Roman" w:hAnsi="Times New Roman"/>
                <w:sz w:val="22"/>
                <w:szCs w:val="22"/>
                <w:lang w:val="fr-FR"/>
              </w:rPr>
              <w:t>00.</w:t>
            </w:r>
          </w:p>
          <w:p w:rsidR="005901A0" w:rsidRPr="009C6343" w:rsidRDefault="005901A0" w:rsidP="00947C7C">
            <w:pPr>
              <w:pStyle w:val="table"/>
              <w:rPr>
                <w:rFonts w:ascii="Times New Roman" w:hAnsi="Times New Roman"/>
                <w:sz w:val="22"/>
                <w:szCs w:val="22"/>
                <w:lang w:val="fr-FR"/>
              </w:rPr>
            </w:pPr>
          </w:p>
          <w:p w:rsidR="00AE6E24" w:rsidRPr="009C6343" w:rsidRDefault="005901A0" w:rsidP="00947C7C">
            <w:pPr>
              <w:pStyle w:val="table"/>
              <w:rPr>
                <w:rFonts w:ascii="Times New Roman" w:hAnsi="Times New Roman"/>
                <w:sz w:val="22"/>
                <w:szCs w:val="22"/>
                <w:lang w:val="fr-FR"/>
              </w:rPr>
            </w:pPr>
            <w:r w:rsidRPr="009C6343">
              <w:rPr>
                <w:rFonts w:ascii="Times New Roman" w:hAnsi="Times New Roman"/>
                <w:sz w:val="22"/>
                <w:szCs w:val="22"/>
                <w:lang w:val="fr-FR"/>
              </w:rPr>
              <w:t>le magasin 000</w:t>
            </w:r>
            <w:r w:rsidR="009874DC" w:rsidRPr="009C6343">
              <w:rPr>
                <w:rFonts w:ascii="Times New Roman" w:hAnsi="Times New Roman"/>
                <w:sz w:val="22"/>
                <w:szCs w:val="22"/>
                <w:lang w:val="fr-FR"/>
              </w:rPr>
              <w:t>2</w:t>
            </w:r>
            <w:r w:rsidRPr="009C6343">
              <w:rPr>
                <w:rFonts w:ascii="Times New Roman" w:hAnsi="Times New Roman"/>
                <w:sz w:val="22"/>
                <w:szCs w:val="22"/>
                <w:lang w:val="fr-FR"/>
              </w:rPr>
              <w:t xml:space="preserve">, </w:t>
            </w:r>
            <w:r w:rsidR="0064772B" w:rsidRPr="009C6343">
              <w:rPr>
                <w:rFonts w:ascii="Times New Roman" w:hAnsi="Times New Roman"/>
                <w:sz w:val="22"/>
                <w:szCs w:val="22"/>
                <w:lang w:val="fr-FR"/>
              </w:rPr>
              <w:t>l’organisation 1000 et le canal 10</w:t>
            </w:r>
            <w:r w:rsidR="00C31184" w:rsidRPr="009C6343">
              <w:rPr>
                <w:rFonts w:ascii="Times New Roman" w:hAnsi="Times New Roman"/>
                <w:sz w:val="22"/>
                <w:szCs w:val="22"/>
                <w:lang w:val="fr-FR"/>
              </w:rPr>
              <w:t>, Secteur d'activité   00, gérez les classifications fiscales (assujetti à la TVA)</w:t>
            </w:r>
          </w:p>
          <w:p w:rsidR="00AE6E24" w:rsidRPr="009C6343" w:rsidRDefault="00AE6E24"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CDCL avec ce client avec votre nouvel article</w:t>
            </w:r>
            <w:r w:rsidR="00A9529D" w:rsidRPr="009C6343">
              <w:rPr>
                <w:rFonts w:ascii="Times New Roman" w:hAnsi="Times New Roman"/>
                <w:sz w:val="22"/>
                <w:szCs w:val="22"/>
                <w:lang w:val="fr-FR"/>
              </w:rPr>
              <w:t xml:space="preserve"> avec un prix </w:t>
            </w:r>
            <w:r w:rsidR="004C0582" w:rsidRPr="009C6343">
              <w:rPr>
                <w:rFonts w:ascii="Times New Roman" w:hAnsi="Times New Roman"/>
                <w:sz w:val="22"/>
                <w:szCs w:val="22"/>
                <w:lang w:val="fr-FR"/>
              </w:rPr>
              <w:t>unitaire</w:t>
            </w:r>
            <w:r w:rsidR="00A9529D" w:rsidRPr="009C6343">
              <w:rPr>
                <w:rFonts w:ascii="Times New Roman" w:hAnsi="Times New Roman"/>
                <w:sz w:val="22"/>
                <w:szCs w:val="22"/>
                <w:lang w:val="fr-FR"/>
              </w:rPr>
              <w:t xml:space="preserve"> PR00 à 100000 EURO</w:t>
            </w:r>
            <w:r w:rsidRPr="009C6343">
              <w:rPr>
                <w:rFonts w:ascii="Times New Roman" w:hAnsi="Times New Roman"/>
                <w:sz w:val="22"/>
                <w:szCs w:val="22"/>
                <w:lang w:val="fr-FR"/>
              </w:rPr>
              <w:t xml:space="preserve">. Le numéro de commande </w:t>
            </w:r>
            <w:r w:rsidR="00A9529D" w:rsidRPr="009C6343">
              <w:rPr>
                <w:rFonts w:ascii="Times New Roman" w:hAnsi="Times New Roman"/>
                <w:sz w:val="22"/>
                <w:szCs w:val="22"/>
                <w:lang w:val="fr-FR"/>
              </w:rPr>
              <w:t xml:space="preserve">d’achat du client </w:t>
            </w:r>
            <w:r w:rsidRPr="009C6343">
              <w:rPr>
                <w:rFonts w:ascii="Times New Roman" w:hAnsi="Times New Roman"/>
                <w:sz w:val="22"/>
                <w:szCs w:val="22"/>
                <w:lang w:val="fr-FR"/>
              </w:rPr>
              <w:t>est MQ</w:t>
            </w:r>
            <w:r w:rsidR="008C2E4B" w:rsidRPr="009C6343">
              <w:rPr>
                <w:rFonts w:ascii="Times New Roman" w:hAnsi="Times New Roman"/>
                <w:sz w:val="22"/>
                <w:szCs w:val="22"/>
                <w:lang w:val="fr-FR"/>
              </w:rPr>
              <w:t>01-##</w:t>
            </w:r>
          </w:p>
          <w:p w:rsidR="00AE6E24" w:rsidRPr="009C6343" w:rsidRDefault="00AE6E24" w:rsidP="00947C7C">
            <w:pPr>
              <w:pStyle w:val="table"/>
              <w:rPr>
                <w:rFonts w:ascii="Times New Roman" w:hAnsi="Times New Roman"/>
                <w:sz w:val="22"/>
                <w:szCs w:val="22"/>
                <w:lang w:val="fr-FR"/>
              </w:rPr>
            </w:pPr>
          </w:p>
          <w:p w:rsidR="002B2E31" w:rsidRPr="009C6343" w:rsidRDefault="002B2E31" w:rsidP="00947C7C">
            <w:pPr>
              <w:pStyle w:val="table"/>
              <w:rPr>
                <w:rFonts w:ascii="Times New Roman" w:hAnsi="Times New Roman"/>
                <w:sz w:val="22"/>
                <w:szCs w:val="22"/>
                <w:lang w:val="fr-FR"/>
              </w:rPr>
            </w:pPr>
            <w:r w:rsidRPr="009C6343">
              <w:rPr>
                <w:rFonts w:ascii="Times New Roman" w:hAnsi="Times New Roman"/>
                <w:sz w:val="22"/>
                <w:szCs w:val="22"/>
                <w:lang w:val="fr-FR"/>
              </w:rPr>
              <w:t>Vous vérifiez que votre commande est bien sauvegardée en l’affichant.</w:t>
            </w:r>
          </w:p>
          <w:p w:rsidR="002B2E31" w:rsidRPr="009C6343" w:rsidRDefault="002B2E31"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Une fois votre commande sauvegardée, Utilisez l’état dynamique des stocks de l’article et de la division pour vous assurer que ce besoin sera bien pris en compte par la planification des besoins.</w:t>
            </w:r>
          </w:p>
          <w:p w:rsidR="00AE6E24" w:rsidRPr="009C6343" w:rsidRDefault="00AE6E24" w:rsidP="00947C7C">
            <w:pPr>
              <w:pStyle w:val="table"/>
              <w:rPr>
                <w:rFonts w:ascii="Times New Roman" w:hAnsi="Times New Roman"/>
                <w:sz w:val="22"/>
                <w:szCs w:val="22"/>
                <w:lang w:val="fr-FR"/>
              </w:rPr>
            </w:pPr>
          </w:p>
          <w:p w:rsidR="008C2E4B"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Exécutez un MRP</w:t>
            </w:r>
            <w:r w:rsidR="00BB60CE" w:rsidRPr="009C6343">
              <w:rPr>
                <w:rFonts w:ascii="Times New Roman" w:hAnsi="Times New Roman"/>
                <w:sz w:val="22"/>
                <w:szCs w:val="22"/>
                <w:lang w:val="fr-FR"/>
              </w:rPr>
              <w:t xml:space="preserve"> individuel mono </w:t>
            </w:r>
            <w:r w:rsidRPr="009C6343">
              <w:rPr>
                <w:rFonts w:ascii="Times New Roman" w:hAnsi="Times New Roman"/>
                <w:sz w:val="22"/>
                <w:szCs w:val="22"/>
                <w:lang w:val="fr-FR"/>
              </w:rPr>
              <w:t>niveau</w:t>
            </w:r>
            <w:r w:rsidR="00BB60CE" w:rsidRPr="009C6343">
              <w:rPr>
                <w:rFonts w:ascii="Times New Roman" w:hAnsi="Times New Roman"/>
                <w:sz w:val="22"/>
                <w:szCs w:val="22"/>
                <w:lang w:val="fr-FR"/>
              </w:rPr>
              <w:t xml:space="preserve"> avec :</w:t>
            </w:r>
          </w:p>
          <w:p w:rsidR="00BB60CE" w:rsidRPr="009C6343" w:rsidRDefault="00BB60CE" w:rsidP="00947C7C">
            <w:pPr>
              <w:pStyle w:val="table"/>
              <w:rPr>
                <w:rFonts w:ascii="Times New Roman" w:hAnsi="Times New Roman"/>
                <w:sz w:val="22"/>
                <w:szCs w:val="22"/>
                <w:lang w:val="fr-FR"/>
              </w:rPr>
            </w:pPr>
            <w:r w:rsidRPr="009C6343">
              <w:rPr>
                <w:rFonts w:ascii="Times New Roman" w:hAnsi="Times New Roman"/>
                <w:b/>
                <w:bCs/>
                <w:sz w:val="22"/>
                <w:szCs w:val="22"/>
                <w:lang w:val="fr-FR"/>
              </w:rPr>
              <w:t xml:space="preserve">code de création des recommandations d'approvisionnement : </w:t>
            </w:r>
            <w:r w:rsidRPr="009C6343">
              <w:rPr>
                <w:rFonts w:ascii="Times New Roman" w:hAnsi="Times New Roman"/>
                <w:sz w:val="22"/>
                <w:szCs w:val="22"/>
                <w:lang w:val="fr-FR"/>
              </w:rPr>
              <w:t>ordres planifiés</w:t>
            </w:r>
          </w:p>
          <w:p w:rsidR="00BB60CE" w:rsidRPr="009C6343" w:rsidRDefault="00BB60CE" w:rsidP="00947C7C">
            <w:pPr>
              <w:pStyle w:val="table"/>
              <w:rPr>
                <w:rFonts w:ascii="Times New Roman" w:hAnsi="Times New Roman"/>
                <w:b/>
                <w:bCs/>
                <w:sz w:val="22"/>
                <w:szCs w:val="22"/>
                <w:lang w:val="fr-FR"/>
              </w:rPr>
            </w:pPr>
            <w:r w:rsidRPr="009C6343">
              <w:rPr>
                <w:rFonts w:ascii="Times New Roman" w:hAnsi="Times New Roman"/>
                <w:b/>
                <w:bCs/>
                <w:sz w:val="22"/>
                <w:szCs w:val="22"/>
                <w:lang w:val="fr-FR"/>
              </w:rPr>
              <w:t>code de création de listes MRP : Oui</w:t>
            </w:r>
          </w:p>
          <w:p w:rsidR="00BB60CE" w:rsidRPr="009C6343" w:rsidRDefault="00BB60CE" w:rsidP="00947C7C">
            <w:pPr>
              <w:pStyle w:val="table"/>
              <w:rPr>
                <w:rFonts w:ascii="Times New Roman" w:hAnsi="Times New Roman"/>
                <w:sz w:val="22"/>
                <w:szCs w:val="22"/>
                <w:lang w:val="fr-FR"/>
              </w:rPr>
            </w:pPr>
            <w:r w:rsidRPr="009C6343">
              <w:rPr>
                <w:rFonts w:ascii="Times New Roman" w:hAnsi="Times New Roman"/>
                <w:sz w:val="22"/>
                <w:szCs w:val="22"/>
                <w:lang w:val="fr-FR"/>
              </w:rPr>
              <w:t xml:space="preserve">vous sélectionnez la zone </w:t>
            </w:r>
            <w:r w:rsidRPr="009C6343">
              <w:rPr>
                <w:rFonts w:ascii="Times New Roman" w:hAnsi="Times New Roman"/>
                <w:i/>
                <w:iCs/>
                <w:sz w:val="22"/>
                <w:szCs w:val="22"/>
                <w:lang w:val="fr-FR"/>
              </w:rPr>
              <w:t>Afficher résultats avant la sauvegarde</w:t>
            </w:r>
            <w:r w:rsidRPr="009C6343">
              <w:rPr>
                <w:rFonts w:ascii="Times New Roman" w:hAnsi="Times New Roman"/>
                <w:sz w:val="22"/>
                <w:szCs w:val="22"/>
                <w:lang w:val="fr-FR"/>
              </w:rPr>
              <w:t xml:space="preserve"> dans l'écran initial</w:t>
            </w:r>
          </w:p>
          <w:p w:rsidR="00A37DA7" w:rsidRPr="009C6343" w:rsidRDefault="00A37DA7" w:rsidP="00947C7C">
            <w:pPr>
              <w:pStyle w:val="table"/>
              <w:rPr>
                <w:rFonts w:ascii="Times New Roman" w:hAnsi="Times New Roman"/>
                <w:sz w:val="22"/>
                <w:szCs w:val="22"/>
                <w:lang w:val="fr-FR"/>
              </w:rPr>
            </w:pPr>
          </w:p>
          <w:p w:rsidR="00A37DA7" w:rsidRPr="009C6343" w:rsidRDefault="00A37DA7"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Une fois le MRP exécuté, vous affichez l’élément de planification créé</w:t>
            </w:r>
            <w:r w:rsidR="00532087" w:rsidRPr="009C6343">
              <w:rPr>
                <w:rFonts w:ascii="Times New Roman" w:hAnsi="Times New Roman"/>
                <w:sz w:val="22"/>
                <w:szCs w:val="22"/>
                <w:lang w:val="fr-FR"/>
              </w:rPr>
              <w:t>.</w:t>
            </w:r>
          </w:p>
          <w:p w:rsidR="00BB60CE" w:rsidRPr="009C6343" w:rsidRDefault="00BB60CE" w:rsidP="00947C7C">
            <w:pPr>
              <w:pStyle w:val="table"/>
              <w:rPr>
                <w:rFonts w:ascii="Times New Roman" w:hAnsi="Times New Roman"/>
                <w:sz w:val="22"/>
                <w:szCs w:val="22"/>
                <w:lang w:val="fr-FR"/>
              </w:rPr>
            </w:pPr>
          </w:p>
          <w:p w:rsidR="00A37DA7" w:rsidRPr="009C6343" w:rsidRDefault="00A37DA7" w:rsidP="00A37DA7">
            <w:pPr>
              <w:pStyle w:val="NormalWeb"/>
              <w:rPr>
                <w:sz w:val="22"/>
                <w:szCs w:val="22"/>
              </w:rPr>
            </w:pPr>
            <w:r w:rsidRPr="009C6343">
              <w:rPr>
                <w:sz w:val="22"/>
                <w:szCs w:val="22"/>
              </w:rPr>
              <w:t>Vous devez organiser l'</w:t>
            </w:r>
            <w:r w:rsidRPr="009C6343">
              <w:rPr>
                <w:b/>
                <w:bCs/>
                <w:sz w:val="22"/>
                <w:szCs w:val="22"/>
              </w:rPr>
              <w:t>approvisionnement rapidement</w:t>
            </w:r>
            <w:r w:rsidRPr="009C6343">
              <w:rPr>
                <w:sz w:val="22"/>
                <w:szCs w:val="22"/>
              </w:rPr>
              <w:t xml:space="preserve">. </w:t>
            </w:r>
          </w:p>
          <w:p w:rsidR="00A37DA7" w:rsidRPr="009C6343" w:rsidRDefault="00532087" w:rsidP="00A37DA7">
            <w:pPr>
              <w:pStyle w:val="NormalWeb"/>
              <w:rPr>
                <w:sz w:val="22"/>
                <w:szCs w:val="22"/>
              </w:rPr>
            </w:pPr>
            <w:r w:rsidRPr="009C6343">
              <w:rPr>
                <w:sz w:val="22"/>
                <w:szCs w:val="22"/>
              </w:rPr>
              <w:t>V</w:t>
            </w:r>
            <w:r w:rsidR="00932336" w:rsidRPr="009C6343">
              <w:rPr>
                <w:sz w:val="22"/>
                <w:szCs w:val="22"/>
              </w:rPr>
              <w:t xml:space="preserve">ous devez convertir le premier </w:t>
            </w:r>
            <w:r w:rsidR="00A37DA7" w:rsidRPr="009C6343">
              <w:rPr>
                <w:sz w:val="22"/>
                <w:szCs w:val="22"/>
              </w:rPr>
              <w:t>ordre planifié en demande d'achat.</w:t>
            </w:r>
            <w:r w:rsidRPr="009C6343">
              <w:rPr>
                <w:sz w:val="22"/>
                <w:szCs w:val="22"/>
              </w:rPr>
              <w:t xml:space="preserve"> Vous n’utilisez pas l’état dynamique des stocks. </w:t>
            </w:r>
          </w:p>
          <w:p w:rsidR="00A37DA7" w:rsidRPr="009C6343" w:rsidRDefault="00A37DA7" w:rsidP="00A37DA7">
            <w:pPr>
              <w:pStyle w:val="NormalWeb"/>
              <w:rPr>
                <w:sz w:val="22"/>
                <w:szCs w:val="22"/>
              </w:rPr>
            </w:pPr>
            <w:r w:rsidRPr="009C6343">
              <w:rPr>
                <w:sz w:val="22"/>
                <w:szCs w:val="22"/>
              </w:rPr>
              <w:t>Vous souhaitez enregistrer les informations sur un fournisseur 1000 et votre article Ascenseur modèle 10## en tant que données de base au niveau de l'organisation d'achats 1000. Vous  créez une fiche infos-achats un approvisionnement  standard :</w:t>
            </w:r>
          </w:p>
          <w:p w:rsidR="00A37DA7" w:rsidRPr="009C6343" w:rsidRDefault="00A37DA7" w:rsidP="00A37DA7">
            <w:pPr>
              <w:pStyle w:val="NormalWeb"/>
              <w:rPr>
                <w:sz w:val="22"/>
                <w:szCs w:val="22"/>
              </w:rPr>
            </w:pPr>
            <w:r w:rsidRPr="009C6343">
              <w:rPr>
                <w:sz w:val="22"/>
                <w:szCs w:val="22"/>
              </w:rPr>
              <w:t>le prix actuel du fournisseur est de 100000 Euro la pièce. Vous  enregistrez ce prix dans la fiche infos-achats.</w:t>
            </w:r>
          </w:p>
          <w:p w:rsidR="00A37DA7" w:rsidRPr="009C6343" w:rsidRDefault="00A37DA7" w:rsidP="00A37DA7">
            <w:pPr>
              <w:pStyle w:val="NormalWeb"/>
              <w:rPr>
                <w:sz w:val="22"/>
                <w:szCs w:val="22"/>
              </w:rPr>
            </w:pPr>
            <w:r w:rsidRPr="009C6343">
              <w:rPr>
                <w:sz w:val="22"/>
                <w:szCs w:val="22"/>
              </w:rPr>
              <w:t xml:space="preserve">la marge de tolérance en cas de livraison excédentaire est de 5% </w:t>
            </w:r>
          </w:p>
          <w:p w:rsidR="00C4603A" w:rsidRPr="009C6343" w:rsidRDefault="00C4603A" w:rsidP="00A37DA7">
            <w:pPr>
              <w:pStyle w:val="NormalWeb"/>
              <w:rPr>
                <w:sz w:val="22"/>
                <w:szCs w:val="22"/>
              </w:rPr>
            </w:pPr>
            <w:r w:rsidRPr="009C6343">
              <w:rPr>
                <w:sz w:val="22"/>
                <w:szCs w:val="22"/>
              </w:rPr>
              <w:t>Qté standard    10</w:t>
            </w:r>
          </w:p>
          <w:p w:rsidR="00A37DA7" w:rsidRPr="009C6343" w:rsidRDefault="00A37DA7" w:rsidP="00A37DA7">
            <w:pPr>
              <w:pStyle w:val="NormalWeb"/>
              <w:rPr>
                <w:sz w:val="22"/>
                <w:szCs w:val="22"/>
              </w:rPr>
            </w:pPr>
            <w:r w:rsidRPr="009C6343">
              <w:rPr>
                <w:sz w:val="22"/>
                <w:szCs w:val="22"/>
              </w:rPr>
              <w:t>Pas de marge pour les livraisons incomplètes </w:t>
            </w:r>
          </w:p>
          <w:p w:rsidR="00A37DA7" w:rsidRPr="009C6343" w:rsidRDefault="00A37DA7" w:rsidP="00A37DA7">
            <w:pPr>
              <w:pStyle w:val="NormalWeb"/>
              <w:rPr>
                <w:sz w:val="22"/>
                <w:szCs w:val="22"/>
              </w:rPr>
            </w:pPr>
            <w:r w:rsidRPr="009C6343">
              <w:rPr>
                <w:sz w:val="22"/>
                <w:szCs w:val="22"/>
              </w:rPr>
              <w:t>le délai prévisionnel de livraison est de 15 jours</w:t>
            </w:r>
          </w:p>
          <w:p w:rsidR="00A37DA7" w:rsidRPr="009C6343" w:rsidRDefault="00A37DA7" w:rsidP="00A37DA7">
            <w:pPr>
              <w:pStyle w:val="NormalWeb"/>
              <w:rPr>
                <w:sz w:val="22"/>
                <w:szCs w:val="22"/>
              </w:rPr>
            </w:pPr>
            <w:r w:rsidRPr="009C6343">
              <w:rPr>
                <w:sz w:val="22"/>
                <w:szCs w:val="22"/>
              </w:rPr>
              <w:t xml:space="preserve">Ce fournisseur sera considéré comme le fournisseur </w:t>
            </w:r>
            <w:r w:rsidRPr="009C6343">
              <w:rPr>
                <w:sz w:val="22"/>
                <w:szCs w:val="22"/>
              </w:rPr>
              <w:lastRenderedPageBreak/>
              <w:t>habituel de l'article ;</w:t>
            </w:r>
          </w:p>
          <w:p w:rsidR="00532087" w:rsidRPr="009C6343" w:rsidRDefault="00532087" w:rsidP="00A37DA7">
            <w:pPr>
              <w:pStyle w:val="NormalWeb"/>
              <w:rPr>
                <w:sz w:val="22"/>
                <w:szCs w:val="22"/>
              </w:rPr>
            </w:pPr>
          </w:p>
          <w:p w:rsidR="00A37DA7" w:rsidRPr="009C6343" w:rsidRDefault="00A37DA7" w:rsidP="00947C7C">
            <w:pPr>
              <w:pStyle w:val="table"/>
              <w:rPr>
                <w:rFonts w:ascii="Times New Roman" w:hAnsi="Times New Roman"/>
                <w:sz w:val="22"/>
                <w:szCs w:val="22"/>
                <w:lang w:val="fr-FR"/>
              </w:rPr>
            </w:pPr>
            <w:r w:rsidRPr="009C6343">
              <w:rPr>
                <w:rFonts w:ascii="Times New Roman" w:hAnsi="Times New Roman"/>
                <w:sz w:val="22"/>
                <w:szCs w:val="22"/>
                <w:lang w:val="fr-FR"/>
              </w:rPr>
              <w:t>Vous  générez automatiquement un répertoire des sources d'approvisionnement pour votre article pour un an.</w:t>
            </w:r>
          </w:p>
          <w:p w:rsidR="00BB60CE" w:rsidRPr="009C6343" w:rsidRDefault="00BB60CE" w:rsidP="00947C7C">
            <w:pPr>
              <w:pStyle w:val="table"/>
              <w:rPr>
                <w:rFonts w:ascii="Times New Roman" w:hAnsi="Times New Roman"/>
                <w:sz w:val="22"/>
                <w:szCs w:val="22"/>
                <w:lang w:val="fr-FR"/>
              </w:rPr>
            </w:pPr>
          </w:p>
          <w:p w:rsidR="00A37DA7" w:rsidRPr="009C6343" w:rsidRDefault="00A37DA7" w:rsidP="00947C7C">
            <w:pPr>
              <w:pStyle w:val="table"/>
              <w:rPr>
                <w:rFonts w:ascii="Times New Roman" w:hAnsi="Times New Roman"/>
                <w:sz w:val="22"/>
                <w:szCs w:val="22"/>
                <w:lang w:val="fr-FR"/>
              </w:rPr>
            </w:pPr>
            <w:r w:rsidRPr="009C6343">
              <w:rPr>
                <w:rFonts w:ascii="Times New Roman" w:hAnsi="Times New Roman"/>
                <w:sz w:val="22"/>
                <w:szCs w:val="22"/>
                <w:lang w:val="fr-FR"/>
              </w:rPr>
              <w:t>Vous affectez votre demande d'achat individuelle à cette source d'approvisionnement</w:t>
            </w:r>
          </w:p>
          <w:p w:rsidR="00FB3801" w:rsidRPr="009C6343" w:rsidRDefault="00FB3801" w:rsidP="00947C7C">
            <w:pPr>
              <w:pStyle w:val="table"/>
              <w:rPr>
                <w:rFonts w:ascii="Times New Roman" w:hAnsi="Times New Roman"/>
                <w:sz w:val="22"/>
                <w:szCs w:val="22"/>
                <w:lang w:val="fr-FR"/>
              </w:rPr>
            </w:pPr>
          </w:p>
          <w:p w:rsidR="00FB3801" w:rsidRPr="009C6343" w:rsidRDefault="00FB3801" w:rsidP="00947C7C">
            <w:pPr>
              <w:pStyle w:val="table"/>
              <w:rPr>
                <w:rFonts w:ascii="Times New Roman" w:hAnsi="Times New Roman"/>
                <w:sz w:val="22"/>
                <w:szCs w:val="22"/>
                <w:lang w:val="fr-FR"/>
              </w:rPr>
            </w:pPr>
            <w:r w:rsidRPr="009C6343">
              <w:rPr>
                <w:rFonts w:ascii="Times New Roman" w:hAnsi="Times New Roman"/>
                <w:sz w:val="22"/>
                <w:szCs w:val="22"/>
                <w:lang w:val="fr-FR"/>
              </w:rPr>
              <w:t>Vous convertissez votre demande d'achat à laquelle une source d'approvisionnement a déjà été affectée en commandes d'achat</w:t>
            </w:r>
            <w:r w:rsidR="009A2DFE" w:rsidRPr="009C6343">
              <w:rPr>
                <w:rFonts w:ascii="Times New Roman" w:hAnsi="Times New Roman"/>
                <w:sz w:val="22"/>
                <w:szCs w:val="22"/>
                <w:lang w:val="fr-FR"/>
              </w:rPr>
              <w:t>. Vous demandez une livraison à 10 jours.</w:t>
            </w:r>
          </w:p>
          <w:p w:rsidR="00FB3801" w:rsidRPr="009C6343" w:rsidRDefault="00FB3801" w:rsidP="00947C7C">
            <w:pPr>
              <w:pStyle w:val="table"/>
              <w:rPr>
                <w:rFonts w:ascii="Times New Roman" w:hAnsi="Times New Roman"/>
                <w:sz w:val="22"/>
                <w:szCs w:val="22"/>
                <w:lang w:val="fr-FR"/>
              </w:rPr>
            </w:pPr>
          </w:p>
          <w:p w:rsidR="00FB3801"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vous affichez votre commande</w:t>
            </w:r>
            <w:r w:rsidR="00532087" w:rsidRPr="009C6343">
              <w:rPr>
                <w:rFonts w:ascii="Times New Roman" w:hAnsi="Times New Roman"/>
                <w:sz w:val="22"/>
                <w:szCs w:val="22"/>
                <w:lang w:val="fr-FR"/>
              </w:rPr>
              <w:t>.</w:t>
            </w:r>
          </w:p>
          <w:p w:rsidR="009A2DFE" w:rsidRPr="009C6343" w:rsidRDefault="009A2DFE" w:rsidP="00947C7C">
            <w:pPr>
              <w:pStyle w:val="table"/>
              <w:rPr>
                <w:rFonts w:ascii="Times New Roman" w:hAnsi="Times New Roman"/>
                <w:sz w:val="22"/>
                <w:szCs w:val="22"/>
                <w:lang w:val="fr-FR"/>
              </w:rPr>
            </w:pPr>
          </w:p>
          <w:p w:rsidR="009A2DFE"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vous faîtes un aperçu avant impression de votre commande avant de l’envoyer au fournisseur</w:t>
            </w:r>
          </w:p>
          <w:p w:rsidR="009A2DFE" w:rsidRPr="009C6343" w:rsidRDefault="009A2DFE" w:rsidP="00947C7C">
            <w:pPr>
              <w:pStyle w:val="table"/>
              <w:rPr>
                <w:rFonts w:ascii="Times New Roman" w:hAnsi="Times New Roman"/>
                <w:sz w:val="22"/>
                <w:szCs w:val="22"/>
                <w:lang w:val="fr-FR"/>
              </w:rPr>
            </w:pPr>
          </w:p>
          <w:p w:rsidR="009A2DFE"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Vous envoyez la commande au fournisseur</w:t>
            </w:r>
          </w:p>
          <w:p w:rsidR="009A2DFE" w:rsidRPr="009C6343" w:rsidRDefault="009A2DFE" w:rsidP="00947C7C">
            <w:pPr>
              <w:pStyle w:val="table"/>
              <w:rPr>
                <w:rFonts w:ascii="Times New Roman" w:hAnsi="Times New Roman"/>
                <w:sz w:val="22"/>
                <w:szCs w:val="22"/>
                <w:lang w:val="fr-FR"/>
              </w:rPr>
            </w:pPr>
          </w:p>
          <w:p w:rsidR="009A2DFE"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Vo</w:t>
            </w:r>
            <w:r w:rsidR="0005629F" w:rsidRPr="009C6343">
              <w:rPr>
                <w:rFonts w:ascii="Times New Roman" w:hAnsi="Times New Roman"/>
                <w:sz w:val="22"/>
                <w:szCs w:val="22"/>
                <w:lang w:val="fr-FR"/>
              </w:rPr>
              <w:t>tre fournisseur vous confirme 5</w:t>
            </w:r>
            <w:r w:rsidRPr="009C6343">
              <w:rPr>
                <w:rFonts w:ascii="Times New Roman" w:hAnsi="Times New Roman"/>
                <w:sz w:val="22"/>
                <w:szCs w:val="22"/>
                <w:lang w:val="fr-FR"/>
              </w:rPr>
              <w:t xml:space="preserve"> unités à 10 jours. Il peut vous fai</w:t>
            </w:r>
            <w:r w:rsidR="0005629F" w:rsidRPr="009C6343">
              <w:rPr>
                <w:rFonts w:ascii="Times New Roman" w:hAnsi="Times New Roman"/>
                <w:sz w:val="22"/>
                <w:szCs w:val="22"/>
                <w:lang w:val="fr-FR"/>
              </w:rPr>
              <w:t>re une livraison de 15</w:t>
            </w:r>
            <w:r w:rsidRPr="009C6343">
              <w:rPr>
                <w:rFonts w:ascii="Times New Roman" w:hAnsi="Times New Roman"/>
                <w:sz w:val="22"/>
                <w:szCs w:val="22"/>
                <w:lang w:val="fr-FR"/>
              </w:rPr>
              <w:t xml:space="preserve"> dans la journée que vous acceptez.</w:t>
            </w:r>
            <w:r w:rsidR="0005629F" w:rsidRPr="009C6343">
              <w:rPr>
                <w:rFonts w:ascii="Times New Roman" w:hAnsi="Times New Roman"/>
                <w:sz w:val="22"/>
                <w:szCs w:val="22"/>
                <w:lang w:val="fr-FR"/>
              </w:rPr>
              <w:t xml:space="preserve"> Vous utilisez la clé de confirmation OSB1.</w:t>
            </w:r>
          </w:p>
          <w:p w:rsidR="009A2DFE" w:rsidRPr="009C6343" w:rsidRDefault="009A2DFE" w:rsidP="00947C7C">
            <w:pPr>
              <w:pStyle w:val="table"/>
              <w:rPr>
                <w:rFonts w:ascii="Times New Roman" w:hAnsi="Times New Roman"/>
                <w:sz w:val="22"/>
                <w:szCs w:val="22"/>
                <w:lang w:val="fr-FR"/>
              </w:rPr>
            </w:pPr>
          </w:p>
          <w:p w:rsidR="0053044B" w:rsidRPr="009C6343" w:rsidRDefault="0005629F" w:rsidP="00947C7C">
            <w:pPr>
              <w:pStyle w:val="table"/>
              <w:rPr>
                <w:rFonts w:ascii="Times New Roman" w:hAnsi="Times New Roman"/>
                <w:sz w:val="22"/>
                <w:szCs w:val="22"/>
                <w:lang w:val="fr-FR"/>
              </w:rPr>
            </w:pPr>
            <w:r w:rsidRPr="009C6343">
              <w:rPr>
                <w:rFonts w:ascii="Times New Roman" w:hAnsi="Times New Roman"/>
                <w:sz w:val="22"/>
                <w:szCs w:val="22"/>
                <w:lang w:val="fr-FR"/>
              </w:rPr>
              <w:t>Vous réceptionnez les 5</w:t>
            </w:r>
            <w:r w:rsidR="009A2DFE" w:rsidRPr="009C6343">
              <w:rPr>
                <w:rFonts w:ascii="Times New Roman" w:hAnsi="Times New Roman"/>
                <w:sz w:val="22"/>
                <w:szCs w:val="22"/>
                <w:lang w:val="fr-FR"/>
              </w:rPr>
              <w:t xml:space="preserve"> pièces</w:t>
            </w:r>
            <w:r w:rsidR="00932336" w:rsidRPr="009C6343">
              <w:rPr>
                <w:rFonts w:ascii="Times New Roman" w:hAnsi="Times New Roman"/>
                <w:sz w:val="22"/>
                <w:szCs w:val="22"/>
                <w:lang w:val="fr-FR"/>
              </w:rPr>
              <w:t xml:space="preserve"> en contrôle qualité. En effet le carton est endommagé</w:t>
            </w:r>
            <w:r w:rsidR="009A2DFE" w:rsidRPr="009C6343">
              <w:rPr>
                <w:rFonts w:ascii="Times New Roman" w:hAnsi="Times New Roman"/>
                <w:sz w:val="22"/>
                <w:szCs w:val="22"/>
                <w:lang w:val="fr-FR"/>
              </w:rPr>
              <w:t xml:space="preserve">. </w:t>
            </w:r>
          </w:p>
          <w:p w:rsidR="0053044B" w:rsidRPr="009C6343" w:rsidRDefault="0053044B" w:rsidP="00947C7C">
            <w:pPr>
              <w:pStyle w:val="table"/>
              <w:rPr>
                <w:rFonts w:ascii="Times New Roman" w:hAnsi="Times New Roman"/>
                <w:sz w:val="22"/>
                <w:szCs w:val="22"/>
                <w:lang w:val="fr-FR"/>
              </w:rPr>
            </w:pPr>
          </w:p>
          <w:p w:rsidR="0053044B" w:rsidRPr="009C6343" w:rsidRDefault="0053044B"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Vous consultez votre stock.</w:t>
            </w:r>
          </w:p>
          <w:p w:rsidR="00932336" w:rsidRPr="009C6343" w:rsidRDefault="00932336" w:rsidP="00947C7C">
            <w:pPr>
              <w:pStyle w:val="table"/>
              <w:rPr>
                <w:rFonts w:ascii="Times New Roman" w:hAnsi="Times New Roman"/>
                <w:sz w:val="22"/>
                <w:szCs w:val="22"/>
                <w:lang w:val="fr-FR"/>
              </w:rPr>
            </w:pPr>
          </w:p>
          <w:p w:rsidR="00932336" w:rsidRPr="009C6343" w:rsidRDefault="00932336" w:rsidP="00947C7C">
            <w:pPr>
              <w:pStyle w:val="table"/>
              <w:rPr>
                <w:rFonts w:ascii="Times New Roman" w:hAnsi="Times New Roman"/>
                <w:sz w:val="22"/>
                <w:szCs w:val="22"/>
                <w:lang w:val="fr-FR"/>
              </w:rPr>
            </w:pPr>
            <w:r w:rsidRPr="009C6343">
              <w:rPr>
                <w:rFonts w:ascii="Times New Roman" w:hAnsi="Times New Roman"/>
                <w:sz w:val="22"/>
                <w:szCs w:val="22"/>
                <w:lang w:val="fr-FR"/>
              </w:rPr>
              <w:t xml:space="preserve">Le contrôle qualité inspecte les pièces. Les pièces ne sont pas endommagées. Vous transférez le stocke en utilisation libre. </w:t>
            </w:r>
          </w:p>
          <w:p w:rsidR="0053044B" w:rsidRPr="009C6343" w:rsidRDefault="0053044B" w:rsidP="00947C7C">
            <w:pPr>
              <w:pStyle w:val="table"/>
              <w:rPr>
                <w:rFonts w:ascii="Times New Roman" w:hAnsi="Times New Roman"/>
                <w:sz w:val="22"/>
                <w:szCs w:val="22"/>
                <w:lang w:val="fr-FR"/>
              </w:rPr>
            </w:pPr>
          </w:p>
          <w:p w:rsidR="009A2DFE"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Le transporteur vous remet la facture. Votre service comptable saisi la facture fournisseur dans le système.</w:t>
            </w:r>
          </w:p>
          <w:p w:rsidR="0053044B" w:rsidRPr="009C6343" w:rsidRDefault="0053044B" w:rsidP="00947C7C">
            <w:pPr>
              <w:pStyle w:val="table"/>
              <w:rPr>
                <w:rFonts w:ascii="Times New Roman" w:hAnsi="Times New Roman"/>
                <w:sz w:val="22"/>
                <w:szCs w:val="22"/>
                <w:lang w:val="fr-FR"/>
              </w:rPr>
            </w:pP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Votre responsable Achats vous demande de sortir la valeur des achats sur les 12 derniers mois réalisés avec le fournisseur 1000 sur l’organisation d’achat 1000 avec les données suivantes :</w:t>
            </w:r>
          </w:p>
          <w:p w:rsidR="00172B73" w:rsidRPr="009C6343" w:rsidRDefault="00172B73" w:rsidP="00172B73">
            <w:pPr>
              <w:pStyle w:val="table"/>
              <w:rPr>
                <w:rFonts w:ascii="Times New Roman" w:hAnsi="Times New Roman"/>
                <w:sz w:val="22"/>
                <w:szCs w:val="22"/>
                <w:lang w:val="fr-FR"/>
              </w:rPr>
            </w:pP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Valeur de commande</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Valeur EM</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Montant facture</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Qté commandée</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Qté facture</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Quantité EM</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Postes cde d'ach.</w:t>
            </w:r>
          </w:p>
          <w:p w:rsidR="00172B73" w:rsidRPr="009C6343" w:rsidRDefault="00172B73" w:rsidP="00172B73">
            <w:pPr>
              <w:pStyle w:val="table"/>
              <w:rPr>
                <w:rFonts w:ascii="Times New Roman" w:hAnsi="Times New Roman"/>
                <w:sz w:val="22"/>
                <w:szCs w:val="22"/>
                <w:lang w:val="fr-FR"/>
              </w:rPr>
            </w:pPr>
            <w:r w:rsidRPr="009C6343">
              <w:rPr>
                <w:rFonts w:ascii="Times New Roman" w:hAnsi="Times New Roman"/>
                <w:sz w:val="22"/>
                <w:szCs w:val="22"/>
                <w:lang w:val="fr-FR"/>
              </w:rPr>
              <w:t>Prix à la commande</w:t>
            </w:r>
          </w:p>
          <w:p w:rsidR="00A10804" w:rsidRPr="009C6343" w:rsidRDefault="00A10804" w:rsidP="00172B73">
            <w:pPr>
              <w:pStyle w:val="table"/>
              <w:rPr>
                <w:rFonts w:ascii="Times New Roman" w:hAnsi="Times New Roman"/>
                <w:sz w:val="22"/>
                <w:szCs w:val="22"/>
                <w:lang w:val="fr-FR"/>
              </w:rPr>
            </w:pPr>
          </w:p>
          <w:p w:rsidR="00A10804" w:rsidRPr="009C6343" w:rsidRDefault="00A10804" w:rsidP="00172B73">
            <w:pPr>
              <w:pStyle w:val="table"/>
              <w:rPr>
                <w:rFonts w:ascii="Times New Roman" w:hAnsi="Times New Roman"/>
                <w:sz w:val="22"/>
                <w:szCs w:val="22"/>
                <w:lang w:val="fr-FR"/>
              </w:rPr>
            </w:pPr>
            <w:r w:rsidRPr="009C6343">
              <w:rPr>
                <w:rFonts w:ascii="Times New Roman" w:hAnsi="Times New Roman"/>
                <w:sz w:val="22"/>
                <w:szCs w:val="22"/>
                <w:lang w:val="fr-FR"/>
              </w:rPr>
              <w:t>Vous</w:t>
            </w:r>
            <w:r w:rsidR="007356AD" w:rsidRPr="009C6343">
              <w:rPr>
                <w:rFonts w:ascii="Times New Roman" w:hAnsi="Times New Roman"/>
                <w:sz w:val="22"/>
                <w:szCs w:val="22"/>
                <w:lang w:val="fr-FR"/>
              </w:rPr>
              <w:t xml:space="preserve"> confirmez votre</w:t>
            </w:r>
            <w:r w:rsidRPr="009C6343">
              <w:rPr>
                <w:rFonts w:ascii="Times New Roman" w:hAnsi="Times New Roman"/>
                <w:sz w:val="22"/>
                <w:szCs w:val="22"/>
                <w:lang w:val="fr-FR"/>
              </w:rPr>
              <w:t xml:space="preserve"> commande client</w:t>
            </w:r>
          </w:p>
          <w:p w:rsidR="00A10804" w:rsidRPr="009C6343" w:rsidRDefault="00A10804" w:rsidP="00172B73">
            <w:pPr>
              <w:pStyle w:val="table"/>
              <w:rPr>
                <w:rFonts w:ascii="Times New Roman" w:hAnsi="Times New Roman"/>
                <w:sz w:val="22"/>
                <w:szCs w:val="22"/>
                <w:lang w:val="fr-FR"/>
              </w:rPr>
            </w:pP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Vous livrez votre commande client :</w:t>
            </w: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Vous créez une livraison sortante</w:t>
            </w: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 xml:space="preserve">Vous faîtes le prélèvement </w:t>
            </w: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Vous faîtes la SM</w:t>
            </w:r>
          </w:p>
          <w:p w:rsidR="007356AD" w:rsidRPr="009C6343" w:rsidRDefault="007356AD" w:rsidP="00172B73">
            <w:pPr>
              <w:pStyle w:val="table"/>
              <w:rPr>
                <w:rFonts w:ascii="Times New Roman" w:hAnsi="Times New Roman"/>
                <w:sz w:val="22"/>
                <w:szCs w:val="22"/>
                <w:lang w:val="fr-FR"/>
              </w:rPr>
            </w:pPr>
          </w:p>
          <w:p w:rsidR="007356AD" w:rsidRPr="009C6343" w:rsidRDefault="007356AD" w:rsidP="007356AD">
            <w:pPr>
              <w:pStyle w:val="table"/>
              <w:rPr>
                <w:rFonts w:ascii="Times New Roman" w:hAnsi="Times New Roman"/>
                <w:sz w:val="22"/>
                <w:szCs w:val="22"/>
                <w:lang w:val="fr-FR"/>
              </w:rPr>
            </w:pPr>
            <w:r w:rsidRPr="009C6343">
              <w:rPr>
                <w:rFonts w:ascii="Times New Roman" w:hAnsi="Times New Roman"/>
                <w:sz w:val="22"/>
                <w:szCs w:val="22"/>
                <w:lang w:val="fr-FR"/>
              </w:rPr>
              <w:lastRenderedPageBreak/>
              <w:t>Vous consultez votre stock.</w:t>
            </w:r>
          </w:p>
          <w:p w:rsidR="00C42514" w:rsidRPr="009C6343" w:rsidRDefault="00C42514" w:rsidP="007356AD">
            <w:pPr>
              <w:pStyle w:val="table"/>
              <w:rPr>
                <w:rFonts w:ascii="Times New Roman" w:hAnsi="Times New Roman"/>
                <w:sz w:val="22"/>
                <w:szCs w:val="22"/>
                <w:lang w:val="fr-FR"/>
              </w:rPr>
            </w:pPr>
          </w:p>
          <w:p w:rsidR="00C42514" w:rsidRPr="009C6343" w:rsidRDefault="00C42514" w:rsidP="007356AD">
            <w:pPr>
              <w:pStyle w:val="table"/>
              <w:rPr>
                <w:rFonts w:ascii="Times New Roman" w:hAnsi="Times New Roman"/>
                <w:sz w:val="22"/>
                <w:szCs w:val="22"/>
                <w:lang w:val="fr-FR"/>
              </w:rPr>
            </w:pPr>
            <w:r w:rsidRPr="009C6343">
              <w:rPr>
                <w:rFonts w:ascii="Times New Roman" w:hAnsi="Times New Roman"/>
                <w:sz w:val="22"/>
                <w:szCs w:val="22"/>
                <w:lang w:val="fr-FR"/>
              </w:rPr>
              <w:t>Vous affichez la liste des sorties marchandises du mois.</w:t>
            </w:r>
          </w:p>
          <w:p w:rsidR="00A10804" w:rsidRPr="009C6343" w:rsidRDefault="00A10804" w:rsidP="00172B73">
            <w:pPr>
              <w:pStyle w:val="table"/>
              <w:rPr>
                <w:rFonts w:ascii="Times New Roman" w:hAnsi="Times New Roman"/>
                <w:sz w:val="22"/>
                <w:szCs w:val="22"/>
                <w:lang w:val="fr-FR"/>
              </w:rPr>
            </w:pP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Vous facturez votre client.</w:t>
            </w:r>
          </w:p>
          <w:p w:rsidR="007356AD" w:rsidRPr="009C6343" w:rsidRDefault="007356AD" w:rsidP="00172B73">
            <w:pPr>
              <w:pStyle w:val="table"/>
              <w:rPr>
                <w:rFonts w:ascii="Times New Roman" w:hAnsi="Times New Roman"/>
                <w:sz w:val="22"/>
                <w:szCs w:val="22"/>
                <w:lang w:val="fr-FR"/>
              </w:rPr>
            </w:pPr>
          </w:p>
          <w:p w:rsidR="007356AD" w:rsidRPr="009C6343" w:rsidRDefault="007356AD" w:rsidP="00172B73">
            <w:pPr>
              <w:pStyle w:val="table"/>
              <w:rPr>
                <w:rFonts w:ascii="Times New Roman" w:hAnsi="Times New Roman"/>
                <w:sz w:val="22"/>
                <w:szCs w:val="22"/>
                <w:lang w:val="fr-FR"/>
              </w:rPr>
            </w:pPr>
            <w:r w:rsidRPr="009C6343">
              <w:rPr>
                <w:rFonts w:ascii="Times New Roman" w:hAnsi="Times New Roman"/>
                <w:sz w:val="22"/>
                <w:szCs w:val="22"/>
                <w:lang w:val="fr-FR"/>
              </w:rPr>
              <w:t>Vous affichez la pièce comptable.</w:t>
            </w:r>
          </w:p>
          <w:p w:rsidR="009A2DFE" w:rsidRPr="009C6343" w:rsidRDefault="009A2DFE" w:rsidP="00947C7C">
            <w:pPr>
              <w:pStyle w:val="table"/>
              <w:rPr>
                <w:rFonts w:ascii="Times New Roman" w:hAnsi="Times New Roman"/>
                <w:sz w:val="22"/>
                <w:szCs w:val="22"/>
                <w:lang w:val="fr-FR"/>
              </w:rPr>
            </w:pPr>
          </w:p>
        </w:tc>
        <w:tc>
          <w:tcPr>
            <w:tcW w:w="992" w:type="dxa"/>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Pr>
          <w:p w:rsidR="008C2E4B" w:rsidRPr="009C6343" w:rsidRDefault="000D4CFB" w:rsidP="008C2E4B">
            <w:pPr>
              <w:pStyle w:val="table"/>
              <w:rPr>
                <w:rStyle w:val="Lienhypertexte"/>
                <w:rFonts w:ascii="Times New Roman" w:hAnsi="Times New Roman"/>
                <w:b/>
                <w:bCs/>
                <w:sz w:val="22"/>
                <w:szCs w:val="22"/>
                <w:lang w:val="fr-FR"/>
              </w:rPr>
            </w:pPr>
            <w:r w:rsidRPr="009C6343">
              <w:rPr>
                <w:rFonts w:ascii="Times New Roman" w:hAnsi="Times New Roman"/>
                <w:b/>
                <w:bCs/>
                <w:sz w:val="22"/>
                <w:szCs w:val="22"/>
                <w:lang w:val="fr-FR"/>
              </w:rPr>
              <w:fldChar w:fldCharType="begin"/>
            </w:r>
            <w:r w:rsidR="00414350">
              <w:rPr>
                <w:rFonts w:ascii="Times New Roman" w:hAnsi="Times New Roman"/>
                <w:b/>
                <w:bCs/>
                <w:sz w:val="22"/>
                <w:szCs w:val="22"/>
                <w:lang w:val="fr-FR"/>
              </w:rPr>
              <w:instrText>HYPERLINK "H:\\CCSAP\\SAP\\EXER\\TESTS\\GU_SAP ECC6_Création de fiches clients.pdf"</w:instrText>
            </w:r>
            <w:r w:rsidRPr="009C6343">
              <w:rPr>
                <w:rFonts w:ascii="Times New Roman" w:hAnsi="Times New Roman"/>
                <w:b/>
                <w:bCs/>
                <w:sz w:val="22"/>
                <w:szCs w:val="22"/>
                <w:lang w:val="fr-FR"/>
              </w:rPr>
              <w:fldChar w:fldCharType="separate"/>
            </w:r>
            <w:r w:rsidR="008C2E4B" w:rsidRPr="009C6343">
              <w:rPr>
                <w:rStyle w:val="Lienhypertexte"/>
                <w:rFonts w:ascii="Times New Roman" w:hAnsi="Times New Roman"/>
                <w:b/>
                <w:bCs/>
                <w:sz w:val="22"/>
                <w:szCs w:val="22"/>
                <w:lang w:val="fr-FR"/>
              </w:rPr>
              <w:t>Création de fiches clients</w:t>
            </w:r>
          </w:p>
          <w:p w:rsidR="008C2E4B" w:rsidRPr="009C6343" w:rsidRDefault="000D4CFB" w:rsidP="008C2E4B">
            <w:pPr>
              <w:pStyle w:val="table"/>
              <w:rPr>
                <w:rFonts w:ascii="Times New Roman" w:hAnsi="Times New Roman"/>
                <w:sz w:val="22"/>
                <w:szCs w:val="22"/>
                <w:lang w:val="fr-FR"/>
              </w:rPr>
            </w:pPr>
            <w:r w:rsidRPr="009C6343">
              <w:rPr>
                <w:rFonts w:ascii="Times New Roman" w:hAnsi="Times New Roman"/>
                <w:b/>
                <w:bCs/>
                <w:sz w:val="22"/>
                <w:szCs w:val="22"/>
                <w:lang w:val="fr-FR"/>
              </w:rPr>
              <w:fldChar w:fldCharType="end"/>
            </w:r>
            <w:r w:rsidR="008C2E4B" w:rsidRPr="009C6343">
              <w:rPr>
                <w:rFonts w:ascii="Times New Roman" w:hAnsi="Times New Roman"/>
                <w:sz w:val="22"/>
                <w:szCs w:val="22"/>
                <w:lang w:val="fr-FR"/>
              </w:rPr>
              <w:t>Créer un client VD01</w:t>
            </w:r>
          </w:p>
          <w:p w:rsidR="008C2E4B" w:rsidRPr="009C6343" w:rsidRDefault="008C2E4B" w:rsidP="008C2E4B">
            <w:pPr>
              <w:pStyle w:val="table"/>
              <w:rPr>
                <w:rFonts w:ascii="Times New Roman" w:hAnsi="Times New Roman"/>
                <w:sz w:val="22"/>
                <w:szCs w:val="22"/>
                <w:lang w:val="fr-FR"/>
              </w:rPr>
            </w:pPr>
          </w:p>
          <w:p w:rsidR="008C2E4B" w:rsidRPr="009C6343" w:rsidRDefault="00801AA1" w:rsidP="008C2E4B">
            <w:pPr>
              <w:pStyle w:val="table"/>
              <w:rPr>
                <w:rFonts w:ascii="Times New Roman" w:hAnsi="Times New Roman"/>
                <w:sz w:val="22"/>
                <w:szCs w:val="22"/>
                <w:lang w:val="fr-FR"/>
              </w:rPr>
            </w:pPr>
            <w:hyperlink r:id="rId15" w:history="1">
              <w:r w:rsidR="008C2E4B" w:rsidRPr="009C6343">
                <w:rPr>
                  <w:rStyle w:val="Lienhypertexte"/>
                  <w:rFonts w:ascii="Times New Roman" w:hAnsi="Times New Roman"/>
                  <w:sz w:val="22"/>
                  <w:szCs w:val="22"/>
                  <w:lang w:val="fr-FR"/>
                </w:rPr>
                <w:t>Gestion des fiches clients</w:t>
              </w:r>
            </w:hyperlink>
          </w:p>
          <w:p w:rsidR="008C2E4B" w:rsidRPr="009C6343" w:rsidRDefault="008C2E4B" w:rsidP="008C2E4B">
            <w:pPr>
              <w:pStyle w:val="table"/>
              <w:rPr>
                <w:rFonts w:ascii="Times New Roman" w:hAnsi="Times New Roman"/>
                <w:sz w:val="22"/>
                <w:szCs w:val="22"/>
                <w:lang w:val="fr-FR"/>
              </w:rPr>
            </w:pPr>
            <w:r w:rsidRPr="009C6343">
              <w:rPr>
                <w:rFonts w:ascii="Times New Roman" w:hAnsi="Times New Roman"/>
                <w:sz w:val="22"/>
                <w:szCs w:val="22"/>
                <w:lang w:val="fr-FR"/>
              </w:rPr>
              <w:t>VD03, XD03</w:t>
            </w:r>
          </w:p>
          <w:p w:rsidR="008C2E4B" w:rsidRPr="009C6343" w:rsidRDefault="008C2E4B" w:rsidP="008C2E4B">
            <w:pPr>
              <w:pStyle w:val="table"/>
              <w:rPr>
                <w:rFonts w:ascii="Times New Roman" w:hAnsi="Times New Roman"/>
                <w:sz w:val="22"/>
                <w:szCs w:val="22"/>
                <w:lang w:val="fr-FR"/>
              </w:rPr>
            </w:pPr>
          </w:p>
          <w:p w:rsidR="008C2E4B" w:rsidRPr="009C6343" w:rsidRDefault="00801AA1" w:rsidP="008C2E4B">
            <w:pPr>
              <w:pStyle w:val="table"/>
              <w:rPr>
                <w:rFonts w:ascii="Times New Roman" w:hAnsi="Times New Roman"/>
                <w:b/>
                <w:bCs/>
                <w:color w:val="000080"/>
                <w:sz w:val="22"/>
                <w:szCs w:val="22"/>
                <w:lang w:val="fr-FR"/>
              </w:rPr>
            </w:pPr>
            <w:hyperlink r:id="rId16" w:history="1">
              <w:r w:rsidR="008C2E4B" w:rsidRPr="009C6343">
                <w:rPr>
                  <w:rStyle w:val="Lienhypertexte"/>
                  <w:rFonts w:ascii="Times New Roman" w:hAnsi="Times New Roman"/>
                  <w:b/>
                  <w:bCs/>
                  <w:sz w:val="22"/>
                  <w:szCs w:val="22"/>
                  <w:lang w:val="fr-FR"/>
                </w:rPr>
                <w:t>Création d’une fiche article</w:t>
              </w:r>
            </w:hyperlink>
          </w:p>
          <w:p w:rsidR="008C2E4B" w:rsidRPr="009C6343" w:rsidRDefault="008C2E4B" w:rsidP="008C2E4B">
            <w:pPr>
              <w:pStyle w:val="table"/>
              <w:rPr>
                <w:rFonts w:ascii="Times New Roman" w:hAnsi="Times New Roman"/>
                <w:sz w:val="22"/>
                <w:szCs w:val="22"/>
                <w:lang w:val="fr-FR"/>
              </w:rPr>
            </w:pPr>
            <w:r w:rsidRPr="009C6343">
              <w:rPr>
                <w:rFonts w:ascii="Times New Roman" w:hAnsi="Times New Roman"/>
                <w:sz w:val="22"/>
                <w:szCs w:val="22"/>
                <w:lang w:val="fr-FR"/>
              </w:rPr>
              <w:t>Créer un nouvel article MM01</w:t>
            </w:r>
          </w:p>
          <w:p w:rsidR="008C2E4B" w:rsidRPr="009C6343" w:rsidRDefault="008C2E4B" w:rsidP="008C2E4B">
            <w:pPr>
              <w:pStyle w:val="table"/>
              <w:rPr>
                <w:rFonts w:ascii="Times New Roman" w:hAnsi="Times New Roman"/>
                <w:sz w:val="22"/>
                <w:szCs w:val="22"/>
                <w:lang w:val="fr-FR"/>
              </w:rPr>
            </w:pPr>
          </w:p>
          <w:p w:rsidR="008C2E4B" w:rsidRPr="009C6343" w:rsidRDefault="00801AA1" w:rsidP="008C2E4B">
            <w:pPr>
              <w:pStyle w:val="table"/>
              <w:rPr>
                <w:rFonts w:ascii="Times New Roman" w:hAnsi="Times New Roman"/>
                <w:b/>
                <w:bCs/>
                <w:color w:val="000080"/>
                <w:sz w:val="22"/>
                <w:szCs w:val="22"/>
                <w:lang w:val="fr-FR"/>
              </w:rPr>
            </w:pPr>
            <w:hyperlink r:id="rId17" w:history="1">
              <w:r w:rsidR="008C2E4B" w:rsidRPr="009C6343">
                <w:rPr>
                  <w:rStyle w:val="Lienhypertexte"/>
                  <w:rFonts w:ascii="Times New Roman" w:hAnsi="Times New Roman"/>
                  <w:b/>
                  <w:bCs/>
                  <w:sz w:val="22"/>
                  <w:szCs w:val="22"/>
                  <w:lang w:val="fr-FR"/>
                </w:rPr>
                <w:t>Création des commandes client</w:t>
              </w:r>
            </w:hyperlink>
          </w:p>
          <w:p w:rsidR="008C2E4B" w:rsidRPr="009C6343" w:rsidRDefault="008C2E4B" w:rsidP="008C2E4B">
            <w:pPr>
              <w:pStyle w:val="table"/>
              <w:rPr>
                <w:rFonts w:ascii="Times New Roman" w:hAnsi="Times New Roman"/>
                <w:sz w:val="22"/>
                <w:szCs w:val="22"/>
                <w:lang w:val="fr-FR"/>
              </w:rPr>
            </w:pPr>
            <w:r w:rsidRPr="009C6343">
              <w:rPr>
                <w:rFonts w:ascii="Times New Roman" w:hAnsi="Times New Roman"/>
                <w:sz w:val="22"/>
                <w:szCs w:val="22"/>
                <w:lang w:val="fr-FR"/>
              </w:rPr>
              <w:t>VA01</w:t>
            </w:r>
          </w:p>
          <w:p w:rsidR="008C2E4B" w:rsidRPr="009C6343" w:rsidRDefault="008C2E4B" w:rsidP="008C2E4B">
            <w:pPr>
              <w:pStyle w:val="table"/>
              <w:rPr>
                <w:rFonts w:ascii="Times New Roman" w:hAnsi="Times New Roman"/>
                <w:sz w:val="22"/>
                <w:szCs w:val="22"/>
                <w:lang w:val="fr-FR"/>
              </w:rPr>
            </w:pPr>
          </w:p>
          <w:p w:rsidR="00AE6E24" w:rsidRPr="009C6343" w:rsidRDefault="00801AA1" w:rsidP="008C2E4B">
            <w:pPr>
              <w:pStyle w:val="table"/>
              <w:rPr>
                <w:rFonts w:ascii="Times New Roman" w:hAnsi="Times New Roman"/>
                <w:b/>
                <w:bCs/>
                <w:color w:val="000080"/>
                <w:sz w:val="22"/>
                <w:szCs w:val="22"/>
                <w:lang w:val="fr-FR"/>
              </w:rPr>
            </w:pPr>
            <w:hyperlink r:id="rId18" w:history="1">
              <w:r w:rsidR="00AE6E24" w:rsidRPr="009C6343">
                <w:rPr>
                  <w:rStyle w:val="Lienhypertexte"/>
                  <w:rFonts w:ascii="Times New Roman" w:hAnsi="Times New Roman"/>
                  <w:b/>
                  <w:bCs/>
                  <w:sz w:val="22"/>
                  <w:szCs w:val="22"/>
                  <w:lang w:val="fr-FR"/>
                </w:rPr>
                <w:t>Affichage de l'état dynamique des stocks</w:t>
              </w:r>
            </w:hyperlink>
            <w:r w:rsidR="00AE6E24" w:rsidRPr="009C6343">
              <w:rPr>
                <w:rFonts w:ascii="Times New Roman" w:hAnsi="Times New Roman"/>
                <w:b/>
                <w:bCs/>
                <w:color w:val="000080"/>
                <w:sz w:val="22"/>
                <w:szCs w:val="22"/>
                <w:lang w:val="fr-FR"/>
              </w:rPr>
              <w:t xml:space="preserve"> </w:t>
            </w:r>
          </w:p>
          <w:p w:rsidR="00AE6E24" w:rsidRPr="009C6343" w:rsidRDefault="00AE6E24"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MD04</w:t>
            </w:r>
          </w:p>
          <w:p w:rsidR="00AE6E24" w:rsidRPr="009C6343" w:rsidRDefault="00AE6E24" w:rsidP="00947C7C">
            <w:pPr>
              <w:pStyle w:val="table"/>
              <w:rPr>
                <w:rFonts w:ascii="Times New Roman" w:hAnsi="Times New Roman"/>
                <w:sz w:val="22"/>
                <w:szCs w:val="22"/>
                <w:lang w:val="fr-FR"/>
              </w:rPr>
            </w:pPr>
          </w:p>
          <w:p w:rsidR="008C2E4B" w:rsidRPr="009C6343" w:rsidRDefault="00801AA1" w:rsidP="00947C7C">
            <w:pPr>
              <w:pStyle w:val="table"/>
              <w:rPr>
                <w:rFonts w:ascii="Times New Roman" w:hAnsi="Times New Roman"/>
                <w:b/>
                <w:bCs/>
                <w:color w:val="000080"/>
                <w:sz w:val="22"/>
                <w:szCs w:val="22"/>
                <w:lang w:val="fr-FR"/>
              </w:rPr>
            </w:pPr>
            <w:hyperlink r:id="rId19" w:history="1">
              <w:r w:rsidR="008C2E4B" w:rsidRPr="009C6343">
                <w:rPr>
                  <w:rStyle w:val="Lienhypertexte"/>
                  <w:rFonts w:ascii="Times New Roman" w:hAnsi="Times New Roman"/>
                  <w:b/>
                  <w:bCs/>
                  <w:sz w:val="22"/>
                  <w:szCs w:val="22"/>
                  <w:lang w:val="fr-FR"/>
                </w:rPr>
                <w:t>Exécution d’une planification individuelle mononiveau</w:t>
              </w:r>
            </w:hyperlink>
          </w:p>
          <w:p w:rsidR="008C2E4B" w:rsidRPr="009C6343" w:rsidRDefault="008C2E4B"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MD03</w:t>
            </w:r>
          </w:p>
          <w:p w:rsidR="00BB60CE" w:rsidRPr="009C6343" w:rsidRDefault="00BB60CE" w:rsidP="00947C7C">
            <w:pPr>
              <w:pStyle w:val="table"/>
              <w:rPr>
                <w:rFonts w:ascii="Times New Roman" w:hAnsi="Times New Roman"/>
                <w:b/>
                <w:bCs/>
                <w:color w:val="000080"/>
                <w:sz w:val="22"/>
                <w:szCs w:val="22"/>
                <w:lang w:val="fr-FR"/>
              </w:rPr>
            </w:pPr>
          </w:p>
          <w:p w:rsidR="00BB60CE" w:rsidRPr="009C6343" w:rsidRDefault="00801AA1" w:rsidP="00947C7C">
            <w:pPr>
              <w:pStyle w:val="table"/>
              <w:rPr>
                <w:rFonts w:ascii="Times New Roman" w:hAnsi="Times New Roman"/>
                <w:b/>
                <w:bCs/>
                <w:color w:val="000080"/>
                <w:sz w:val="22"/>
                <w:szCs w:val="22"/>
                <w:lang w:val="fr-FR"/>
              </w:rPr>
            </w:pPr>
            <w:hyperlink r:id="rId20" w:history="1">
              <w:r w:rsidR="00BB60CE" w:rsidRPr="009C6343">
                <w:rPr>
                  <w:rStyle w:val="Lienhypertexte"/>
                  <w:rFonts w:ascii="Times New Roman" w:hAnsi="Times New Roman"/>
                  <w:b/>
                  <w:bCs/>
                  <w:sz w:val="22"/>
                  <w:szCs w:val="22"/>
                  <w:lang w:val="fr-FR"/>
                </w:rPr>
                <w:t>Affichage des ordres planifiés</w:t>
              </w:r>
            </w:hyperlink>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MD13 - Affichage individuel</w:t>
            </w:r>
          </w:p>
          <w:p w:rsidR="00BB60CE"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MD16 - Affichage collectif</w:t>
            </w:r>
          </w:p>
          <w:p w:rsidR="00BB60CE" w:rsidRPr="009C6343" w:rsidRDefault="00BB60CE" w:rsidP="00947C7C">
            <w:pPr>
              <w:pStyle w:val="table"/>
              <w:rPr>
                <w:rFonts w:ascii="Times New Roman" w:hAnsi="Times New Roman"/>
                <w:b/>
                <w:bCs/>
                <w:color w:val="000080"/>
                <w:sz w:val="22"/>
                <w:szCs w:val="22"/>
                <w:lang w:val="fr-FR"/>
              </w:rPr>
            </w:pPr>
          </w:p>
          <w:p w:rsidR="00BB60CE" w:rsidRPr="009C6343" w:rsidRDefault="00801AA1" w:rsidP="00947C7C">
            <w:pPr>
              <w:pStyle w:val="table"/>
              <w:rPr>
                <w:rFonts w:ascii="Times New Roman" w:hAnsi="Times New Roman"/>
                <w:b/>
                <w:bCs/>
                <w:color w:val="000080"/>
                <w:sz w:val="22"/>
                <w:szCs w:val="22"/>
                <w:lang w:val="fr-FR"/>
              </w:rPr>
            </w:pPr>
            <w:hyperlink r:id="rId21" w:history="1">
              <w:r w:rsidR="00BB60CE" w:rsidRPr="009C6343">
                <w:rPr>
                  <w:rStyle w:val="Lienhypertexte"/>
                  <w:rFonts w:ascii="Times New Roman" w:hAnsi="Times New Roman"/>
                  <w:b/>
                  <w:bCs/>
                  <w:sz w:val="22"/>
                  <w:szCs w:val="22"/>
                  <w:lang w:val="fr-FR"/>
                </w:rPr>
                <w:t>Conversion d'ordres planifiés en demandes d'achat </w:t>
              </w:r>
            </w:hyperlink>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MD14 - Conversion individ.</w:t>
            </w:r>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MD15 - Convers. Collective</w:t>
            </w:r>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MDUM - En arrière-plan</w:t>
            </w:r>
          </w:p>
          <w:p w:rsidR="00A37DA7" w:rsidRPr="009C6343" w:rsidRDefault="00A37DA7" w:rsidP="00947C7C">
            <w:pPr>
              <w:pStyle w:val="table"/>
              <w:rPr>
                <w:rFonts w:ascii="Times New Roman" w:hAnsi="Times New Roman"/>
                <w:b/>
                <w:bCs/>
                <w:color w:val="000080"/>
                <w:sz w:val="22"/>
                <w:szCs w:val="22"/>
                <w:lang w:val="fr-FR"/>
              </w:rPr>
            </w:pPr>
          </w:p>
          <w:p w:rsidR="00A37DA7" w:rsidRPr="009C6343" w:rsidRDefault="00A37DA7" w:rsidP="00947C7C">
            <w:pPr>
              <w:pStyle w:val="table"/>
              <w:rPr>
                <w:rFonts w:ascii="Times New Roman" w:hAnsi="Times New Roman"/>
                <w:b/>
                <w:bCs/>
                <w:color w:val="000080"/>
                <w:sz w:val="22"/>
                <w:szCs w:val="22"/>
                <w:lang w:val="fr-FR"/>
              </w:rPr>
            </w:pPr>
          </w:p>
          <w:p w:rsidR="00A37DA7" w:rsidRPr="009C6343" w:rsidRDefault="00801AA1" w:rsidP="00947C7C">
            <w:pPr>
              <w:pStyle w:val="table"/>
              <w:rPr>
                <w:rFonts w:ascii="Times New Roman" w:hAnsi="Times New Roman"/>
                <w:b/>
                <w:bCs/>
                <w:color w:val="000080"/>
                <w:sz w:val="22"/>
                <w:szCs w:val="22"/>
                <w:lang w:val="fr-FR"/>
              </w:rPr>
            </w:pPr>
            <w:hyperlink r:id="rId22" w:history="1">
              <w:r w:rsidR="00A37DA7" w:rsidRPr="009C6343">
                <w:rPr>
                  <w:rStyle w:val="Lienhypertexte"/>
                  <w:rFonts w:ascii="Times New Roman" w:hAnsi="Times New Roman"/>
                  <w:b/>
                  <w:bCs/>
                  <w:sz w:val="22"/>
                  <w:szCs w:val="22"/>
                  <w:lang w:val="fr-FR"/>
                </w:rPr>
                <w:t>Création d’une fiche infos-achats pour article avec fiche</w:t>
              </w:r>
            </w:hyperlink>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ME11 - Créer</w:t>
            </w:r>
          </w:p>
          <w:p w:rsidR="00A37DA7" w:rsidRPr="009C6343" w:rsidRDefault="00A37DA7" w:rsidP="00947C7C">
            <w:pPr>
              <w:pStyle w:val="table"/>
              <w:rPr>
                <w:rFonts w:ascii="Times New Roman" w:hAnsi="Times New Roman"/>
                <w:b/>
                <w:bCs/>
                <w:color w:val="000080"/>
                <w:sz w:val="22"/>
                <w:szCs w:val="22"/>
                <w:lang w:val="fr-FR"/>
              </w:rPr>
            </w:pPr>
          </w:p>
          <w:p w:rsidR="00A37DA7" w:rsidRPr="009C6343" w:rsidRDefault="00801AA1" w:rsidP="00947C7C">
            <w:pPr>
              <w:pStyle w:val="table"/>
              <w:rPr>
                <w:rFonts w:ascii="Times New Roman" w:hAnsi="Times New Roman"/>
                <w:b/>
                <w:bCs/>
                <w:color w:val="000080"/>
                <w:sz w:val="22"/>
                <w:szCs w:val="22"/>
                <w:lang w:val="fr-FR"/>
              </w:rPr>
            </w:pPr>
            <w:hyperlink r:id="rId23" w:history="1">
              <w:r w:rsidR="00A37DA7" w:rsidRPr="009C6343">
                <w:rPr>
                  <w:rStyle w:val="Lienhypertexte"/>
                  <w:rFonts w:ascii="Times New Roman" w:hAnsi="Times New Roman"/>
                  <w:b/>
                  <w:bCs/>
                  <w:sz w:val="22"/>
                  <w:szCs w:val="22"/>
                  <w:lang w:val="fr-FR"/>
                </w:rPr>
                <w:t>Création automatique d'un répertoire de sources d'approvisionnement</w:t>
              </w:r>
            </w:hyperlink>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lastRenderedPageBreak/>
              <w:t>ME05 - Générer</w:t>
            </w:r>
          </w:p>
          <w:p w:rsidR="00A37DA7" w:rsidRPr="009C6343" w:rsidRDefault="00A37DA7" w:rsidP="00947C7C">
            <w:pPr>
              <w:pStyle w:val="table"/>
              <w:rPr>
                <w:rFonts w:ascii="Times New Roman" w:hAnsi="Times New Roman"/>
                <w:b/>
                <w:bCs/>
                <w:color w:val="000080"/>
                <w:sz w:val="22"/>
                <w:szCs w:val="22"/>
                <w:lang w:val="fr-FR"/>
              </w:rPr>
            </w:pPr>
          </w:p>
          <w:p w:rsidR="00A37DA7" w:rsidRPr="009C6343" w:rsidRDefault="00801AA1" w:rsidP="00947C7C">
            <w:pPr>
              <w:pStyle w:val="table"/>
              <w:rPr>
                <w:rFonts w:ascii="Times New Roman" w:hAnsi="Times New Roman"/>
                <w:sz w:val="22"/>
                <w:szCs w:val="22"/>
                <w:lang w:val="fr-FR"/>
              </w:rPr>
            </w:pPr>
            <w:hyperlink r:id="rId24" w:history="1">
              <w:r w:rsidR="00A37DA7" w:rsidRPr="009C6343">
                <w:rPr>
                  <w:rStyle w:val="Lienhypertexte"/>
                  <w:rFonts w:ascii="Times New Roman" w:hAnsi="Times New Roman"/>
                  <w:sz w:val="22"/>
                  <w:szCs w:val="22"/>
                  <w:lang w:val="fr-FR"/>
                </w:rPr>
                <w:t>Affectation de demandes d'achat à des sources d'approvisionnement </w:t>
              </w:r>
            </w:hyperlink>
          </w:p>
          <w:p w:rsidR="007F37B6" w:rsidRPr="009C6343" w:rsidRDefault="007F37B6" w:rsidP="00947C7C">
            <w:pPr>
              <w:pStyle w:val="table"/>
              <w:rPr>
                <w:rFonts w:ascii="Times New Roman" w:hAnsi="Times New Roman"/>
                <w:sz w:val="22"/>
                <w:szCs w:val="22"/>
                <w:lang w:val="fr-FR"/>
              </w:rPr>
            </w:pPr>
            <w:r w:rsidRPr="009C6343">
              <w:rPr>
                <w:rFonts w:ascii="Times New Roman" w:hAnsi="Times New Roman"/>
                <w:sz w:val="22"/>
                <w:szCs w:val="22"/>
                <w:lang w:val="fr-FR"/>
              </w:rPr>
              <w:t>ME56 – Affecter</w:t>
            </w:r>
          </w:p>
          <w:p w:rsidR="007F37B6" w:rsidRPr="009C6343" w:rsidRDefault="007F37B6" w:rsidP="00947C7C">
            <w:pPr>
              <w:pStyle w:val="table"/>
              <w:rPr>
                <w:rFonts w:ascii="Times New Roman" w:hAnsi="Times New Roman"/>
                <w:sz w:val="22"/>
                <w:szCs w:val="22"/>
                <w:lang w:val="fr-FR"/>
              </w:rPr>
            </w:pPr>
            <w:r w:rsidRPr="009C6343">
              <w:rPr>
                <w:rFonts w:ascii="Times New Roman" w:hAnsi="Times New Roman"/>
                <w:sz w:val="22"/>
                <w:szCs w:val="22"/>
                <w:lang w:val="fr-FR"/>
              </w:rPr>
              <w:t>ME52N - Modifier</w:t>
            </w:r>
          </w:p>
          <w:p w:rsidR="00A37DA7" w:rsidRPr="009C6343" w:rsidRDefault="008D6B11" w:rsidP="00947C7C">
            <w:pPr>
              <w:pStyle w:val="table"/>
              <w:rPr>
                <w:rFonts w:ascii="Times New Roman" w:hAnsi="Times New Roman"/>
                <w:sz w:val="22"/>
                <w:szCs w:val="22"/>
                <w:lang w:val="fr-FR"/>
              </w:rPr>
            </w:pPr>
            <w:r w:rsidRPr="009C6343">
              <w:rPr>
                <w:rFonts w:ascii="Times New Roman" w:hAnsi="Times New Roman"/>
                <w:sz w:val="22"/>
                <w:szCs w:val="22"/>
                <w:lang w:val="fr-FR"/>
              </w:rPr>
              <w:t>ME58 - Via liste des affectations</w:t>
            </w:r>
          </w:p>
          <w:p w:rsidR="008D6B11" w:rsidRPr="009C6343" w:rsidRDefault="008D6B11" w:rsidP="00947C7C">
            <w:pPr>
              <w:pStyle w:val="table"/>
              <w:rPr>
                <w:rFonts w:ascii="Times New Roman" w:hAnsi="Times New Roman"/>
                <w:sz w:val="22"/>
                <w:szCs w:val="22"/>
                <w:lang w:val="fr-FR"/>
              </w:rPr>
            </w:pPr>
          </w:p>
          <w:p w:rsidR="00A37DA7" w:rsidRPr="009C6343" w:rsidRDefault="00801AA1" w:rsidP="00947C7C">
            <w:pPr>
              <w:pStyle w:val="table"/>
              <w:rPr>
                <w:rFonts w:ascii="Times New Roman" w:hAnsi="Times New Roman"/>
                <w:sz w:val="22"/>
                <w:szCs w:val="22"/>
                <w:lang w:val="fr-FR"/>
              </w:rPr>
            </w:pPr>
            <w:hyperlink r:id="rId25" w:history="1">
              <w:r w:rsidR="00FB3801" w:rsidRPr="009C6343">
                <w:rPr>
                  <w:rStyle w:val="Lienhypertexte"/>
                  <w:rFonts w:ascii="Times New Roman" w:hAnsi="Times New Roman"/>
                  <w:sz w:val="22"/>
                  <w:szCs w:val="22"/>
                  <w:lang w:val="fr-FR"/>
                </w:rPr>
                <w:t>Demande d'achat EnjoySAP - Création des commandes d'achat </w:t>
              </w:r>
            </w:hyperlink>
          </w:p>
          <w:p w:rsidR="007F37B6" w:rsidRPr="009C6343" w:rsidRDefault="008D6B11" w:rsidP="00947C7C">
            <w:pPr>
              <w:pStyle w:val="table"/>
              <w:rPr>
                <w:rFonts w:ascii="Times New Roman" w:hAnsi="Times New Roman"/>
                <w:sz w:val="22"/>
                <w:szCs w:val="22"/>
                <w:lang w:val="fr-FR"/>
              </w:rPr>
            </w:pPr>
            <w:r w:rsidRPr="009C6343">
              <w:rPr>
                <w:rFonts w:ascii="Times New Roman" w:hAnsi="Times New Roman"/>
                <w:sz w:val="22"/>
                <w:szCs w:val="22"/>
                <w:lang w:val="fr-FR"/>
              </w:rPr>
              <w:t>ME58 - Via liste des affectations</w:t>
            </w:r>
          </w:p>
          <w:p w:rsidR="008D6B11" w:rsidRPr="009C6343" w:rsidRDefault="008D6B11" w:rsidP="00947C7C">
            <w:pPr>
              <w:pStyle w:val="table"/>
              <w:rPr>
                <w:rFonts w:ascii="Times New Roman" w:hAnsi="Times New Roman"/>
                <w:sz w:val="22"/>
                <w:szCs w:val="22"/>
                <w:lang w:val="fr-FR"/>
              </w:rPr>
            </w:pPr>
            <w:r w:rsidRPr="009C6343">
              <w:rPr>
                <w:rFonts w:ascii="Times New Roman" w:hAnsi="Times New Roman"/>
                <w:sz w:val="22"/>
                <w:szCs w:val="22"/>
                <w:lang w:val="fr-FR"/>
              </w:rPr>
              <w:t>ME57 - Affecter + traiter</w:t>
            </w:r>
          </w:p>
          <w:p w:rsidR="008D6B11" w:rsidRPr="009C6343" w:rsidRDefault="008D6B11" w:rsidP="00947C7C">
            <w:pPr>
              <w:pStyle w:val="table"/>
              <w:rPr>
                <w:rFonts w:ascii="Times New Roman" w:hAnsi="Times New Roman"/>
                <w:sz w:val="22"/>
                <w:szCs w:val="22"/>
                <w:lang w:val="fr-FR"/>
              </w:rPr>
            </w:pPr>
          </w:p>
          <w:p w:rsidR="007F37B6" w:rsidRPr="009C6343" w:rsidRDefault="00801AA1" w:rsidP="00947C7C">
            <w:pPr>
              <w:pStyle w:val="table"/>
              <w:rPr>
                <w:rFonts w:ascii="Times New Roman" w:hAnsi="Times New Roman"/>
                <w:b/>
                <w:bCs/>
                <w:color w:val="000080"/>
                <w:sz w:val="22"/>
                <w:szCs w:val="22"/>
                <w:lang w:val="fr-FR"/>
              </w:rPr>
            </w:pPr>
            <w:hyperlink r:id="rId26" w:history="1">
              <w:r w:rsidR="007F37B6" w:rsidRPr="009C6343">
                <w:rPr>
                  <w:rStyle w:val="Lienhypertexte"/>
                  <w:rFonts w:ascii="Times New Roman" w:hAnsi="Times New Roman"/>
                  <w:sz w:val="22"/>
                  <w:szCs w:val="22"/>
                  <w:lang w:val="fr-FR"/>
                </w:rPr>
                <w:t>Création d'une commande en référence à un autre document</w:t>
              </w:r>
            </w:hyperlink>
          </w:p>
          <w:p w:rsidR="00A37DA7"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ME21N - Fournisseur/division cédante connus</w:t>
            </w:r>
          </w:p>
          <w:p w:rsidR="007F37B6" w:rsidRPr="009C6343" w:rsidRDefault="007F37B6" w:rsidP="00947C7C">
            <w:pPr>
              <w:pStyle w:val="table"/>
              <w:rPr>
                <w:rFonts w:ascii="Times New Roman" w:hAnsi="Times New Roman"/>
                <w:b/>
                <w:bCs/>
                <w:color w:val="000080"/>
                <w:sz w:val="22"/>
                <w:szCs w:val="22"/>
                <w:lang w:val="fr-FR"/>
              </w:rPr>
            </w:pPr>
          </w:p>
          <w:p w:rsidR="007F37B6" w:rsidRPr="009C6343" w:rsidRDefault="00801AA1" w:rsidP="00947C7C">
            <w:pPr>
              <w:pStyle w:val="table"/>
              <w:rPr>
                <w:rFonts w:ascii="Times New Roman" w:hAnsi="Times New Roman"/>
                <w:b/>
                <w:bCs/>
                <w:color w:val="000080"/>
                <w:sz w:val="22"/>
                <w:szCs w:val="22"/>
                <w:lang w:val="fr-FR"/>
              </w:rPr>
            </w:pPr>
            <w:hyperlink r:id="rId27" w:history="1">
              <w:r w:rsidR="007F37B6" w:rsidRPr="009C6343">
                <w:rPr>
                  <w:rStyle w:val="Lienhypertexte"/>
                  <w:rFonts w:ascii="Times New Roman" w:hAnsi="Times New Roman"/>
                  <w:b/>
                  <w:bCs/>
                  <w:sz w:val="22"/>
                  <w:szCs w:val="22"/>
                  <w:lang w:val="fr-FR"/>
                </w:rPr>
                <w:t>Création de commandes avec détermination de la source d'approvisionnement</w:t>
              </w:r>
            </w:hyperlink>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ME25 - Fournisseur inconnu</w:t>
            </w:r>
          </w:p>
          <w:p w:rsidR="007F37B6" w:rsidRPr="009C6343" w:rsidRDefault="000D4CFB" w:rsidP="00947C7C">
            <w:pPr>
              <w:pStyle w:val="table"/>
              <w:rPr>
                <w:rStyle w:val="Lienhypertexte"/>
                <w:rFonts w:ascii="Times New Roman" w:hAnsi="Times New Roman"/>
                <w:b/>
                <w:bCs/>
                <w:sz w:val="22"/>
                <w:szCs w:val="22"/>
                <w:lang w:val="fr-FR"/>
              </w:rPr>
            </w:pPr>
            <w:r w:rsidRPr="009C6343">
              <w:rPr>
                <w:rFonts w:ascii="Times New Roman" w:hAnsi="Times New Roman"/>
                <w:sz w:val="22"/>
                <w:szCs w:val="22"/>
                <w:lang w:val="fr-FR"/>
              </w:rPr>
              <w:fldChar w:fldCharType="begin"/>
            </w:r>
            <w:r w:rsidR="00414350">
              <w:rPr>
                <w:rFonts w:ascii="Times New Roman" w:hAnsi="Times New Roman"/>
                <w:sz w:val="22"/>
                <w:szCs w:val="22"/>
                <w:lang w:val="fr-FR"/>
              </w:rPr>
              <w:instrText>HYPERLINK "H:\\CCSAP\\SAP\\EXER\\TESTS\\GU_SAP ECC_Création, modification et affichage d'une commande.pdf"</w:instrText>
            </w:r>
            <w:r w:rsidRPr="009C6343">
              <w:rPr>
                <w:rFonts w:ascii="Times New Roman" w:hAnsi="Times New Roman"/>
                <w:sz w:val="22"/>
                <w:szCs w:val="22"/>
                <w:lang w:val="fr-FR"/>
              </w:rPr>
              <w:fldChar w:fldCharType="separate"/>
            </w:r>
          </w:p>
          <w:p w:rsidR="008D6B11" w:rsidRPr="009C6343" w:rsidRDefault="008D6B11" w:rsidP="00947C7C">
            <w:pPr>
              <w:pStyle w:val="table"/>
              <w:rPr>
                <w:rFonts w:ascii="Times New Roman" w:hAnsi="Times New Roman"/>
                <w:b/>
                <w:bCs/>
                <w:color w:val="000080"/>
                <w:sz w:val="22"/>
                <w:szCs w:val="22"/>
                <w:lang w:val="fr-FR"/>
              </w:rPr>
            </w:pPr>
            <w:r w:rsidRPr="009C6343">
              <w:rPr>
                <w:rStyle w:val="Lienhypertexte"/>
                <w:rFonts w:ascii="Times New Roman" w:hAnsi="Times New Roman"/>
                <w:sz w:val="22"/>
                <w:szCs w:val="22"/>
                <w:lang w:val="fr-FR"/>
              </w:rPr>
              <w:t>Création, modification et affichage d'une commande</w:t>
            </w:r>
            <w:r w:rsidR="000D4CFB" w:rsidRPr="009C6343">
              <w:rPr>
                <w:rFonts w:ascii="Times New Roman" w:hAnsi="Times New Roman"/>
                <w:sz w:val="22"/>
                <w:szCs w:val="22"/>
                <w:lang w:val="fr-FR"/>
              </w:rPr>
              <w:fldChar w:fldCharType="end"/>
            </w:r>
          </w:p>
          <w:p w:rsidR="007F37B6" w:rsidRPr="009C6343" w:rsidRDefault="007F37B6" w:rsidP="007F37B6">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lastRenderedPageBreak/>
              <w:t>ME23N - Afficher</w:t>
            </w:r>
          </w:p>
          <w:p w:rsidR="007F37B6" w:rsidRPr="009C6343" w:rsidRDefault="007F37B6" w:rsidP="00947C7C">
            <w:pPr>
              <w:pStyle w:val="table"/>
              <w:rPr>
                <w:rFonts w:ascii="Times New Roman" w:hAnsi="Times New Roman"/>
                <w:b/>
                <w:bCs/>
                <w:color w:val="000080"/>
                <w:sz w:val="22"/>
                <w:szCs w:val="22"/>
                <w:lang w:val="fr-FR"/>
              </w:rPr>
            </w:pPr>
          </w:p>
          <w:p w:rsidR="009A2DFE" w:rsidRPr="009C6343" w:rsidRDefault="009A2DFE" w:rsidP="00947C7C">
            <w:pPr>
              <w:pStyle w:val="table"/>
              <w:rPr>
                <w:rFonts w:ascii="Times New Roman" w:hAnsi="Times New Roman"/>
                <w:sz w:val="22"/>
                <w:szCs w:val="22"/>
                <w:lang w:val="fr-FR"/>
              </w:rPr>
            </w:pPr>
            <w:r w:rsidRPr="009C6343">
              <w:rPr>
                <w:rFonts w:ascii="Times New Roman" w:hAnsi="Times New Roman"/>
                <w:sz w:val="22"/>
                <w:szCs w:val="22"/>
                <w:lang w:val="fr-FR"/>
              </w:rPr>
              <w:t>Édition des documents d'achat (détermination des messages) </w:t>
            </w:r>
          </w:p>
          <w:p w:rsidR="007F37B6" w:rsidRPr="009C6343" w:rsidRDefault="007F37B6"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ME9F - Editer messages</w:t>
            </w:r>
          </w:p>
          <w:p w:rsidR="008D6B11" w:rsidRPr="009C6343" w:rsidRDefault="000D4CFB" w:rsidP="008D6B11">
            <w:pPr>
              <w:pStyle w:val="table"/>
              <w:rPr>
                <w:rStyle w:val="Lienhypertexte"/>
                <w:rFonts w:ascii="Times New Roman" w:hAnsi="Times New Roman"/>
                <w:b/>
                <w:bCs/>
                <w:sz w:val="22"/>
                <w:szCs w:val="22"/>
                <w:lang w:val="fr-FR"/>
              </w:rPr>
            </w:pPr>
            <w:r w:rsidRPr="009C6343">
              <w:rPr>
                <w:rFonts w:ascii="Times New Roman" w:hAnsi="Times New Roman"/>
                <w:sz w:val="22"/>
                <w:szCs w:val="22"/>
                <w:lang w:val="fr-FR"/>
              </w:rPr>
              <w:fldChar w:fldCharType="begin"/>
            </w:r>
            <w:r w:rsidR="008D6B11" w:rsidRPr="009C6343">
              <w:rPr>
                <w:rFonts w:ascii="Times New Roman" w:hAnsi="Times New Roman"/>
                <w:sz w:val="22"/>
                <w:szCs w:val="22"/>
                <w:lang w:val="fr-FR"/>
              </w:rPr>
              <w:instrText>HYPERLINK "H:\\CCSAP\\SAP\\EXER\\TESTS\\GU_SAP ECC_Création, modification et affichage d'une commande.pdf"</w:instrText>
            </w:r>
            <w:r w:rsidRPr="009C6343">
              <w:rPr>
                <w:rFonts w:ascii="Times New Roman" w:hAnsi="Times New Roman"/>
                <w:sz w:val="22"/>
                <w:szCs w:val="22"/>
                <w:lang w:val="fr-FR"/>
              </w:rPr>
              <w:fldChar w:fldCharType="separate"/>
            </w:r>
          </w:p>
          <w:p w:rsidR="008D6B11" w:rsidRPr="009C6343" w:rsidRDefault="008D6B11" w:rsidP="008D6B11">
            <w:pPr>
              <w:pStyle w:val="table"/>
              <w:rPr>
                <w:rFonts w:ascii="Times New Roman" w:hAnsi="Times New Roman"/>
                <w:b/>
                <w:bCs/>
                <w:color w:val="000080"/>
                <w:sz w:val="22"/>
                <w:szCs w:val="22"/>
                <w:lang w:val="fr-FR"/>
              </w:rPr>
            </w:pPr>
            <w:r w:rsidRPr="009C6343">
              <w:rPr>
                <w:rStyle w:val="Lienhypertexte"/>
                <w:rFonts w:ascii="Times New Roman" w:hAnsi="Times New Roman"/>
                <w:sz w:val="22"/>
                <w:szCs w:val="22"/>
                <w:lang w:val="fr-FR"/>
              </w:rPr>
              <w:t>Création, modification et affichage d'une commande</w:t>
            </w:r>
            <w:r w:rsidR="000D4CFB" w:rsidRPr="009C6343">
              <w:rPr>
                <w:rFonts w:ascii="Times New Roman" w:hAnsi="Times New Roman"/>
                <w:sz w:val="22"/>
                <w:szCs w:val="22"/>
                <w:lang w:val="fr-FR"/>
              </w:rPr>
              <w:fldChar w:fldCharType="end"/>
            </w:r>
          </w:p>
          <w:p w:rsidR="00D01230" w:rsidRPr="009C6343" w:rsidRDefault="00D01230" w:rsidP="00D0123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ME22N – Modifier</w:t>
            </w:r>
          </w:p>
          <w:p w:rsidR="00D01230" w:rsidRPr="009C6343" w:rsidRDefault="00D01230" w:rsidP="00947C7C">
            <w:pPr>
              <w:pStyle w:val="table"/>
              <w:rPr>
                <w:rFonts w:ascii="Times New Roman" w:hAnsi="Times New Roman"/>
                <w:b/>
                <w:bCs/>
                <w:color w:val="000080"/>
                <w:sz w:val="22"/>
                <w:szCs w:val="22"/>
                <w:lang w:val="fr-FR"/>
              </w:rPr>
            </w:pPr>
          </w:p>
          <w:p w:rsidR="008D6B11" w:rsidRPr="009C6343" w:rsidRDefault="00801AA1" w:rsidP="00947C7C">
            <w:pPr>
              <w:pStyle w:val="table"/>
              <w:rPr>
                <w:rFonts w:ascii="Times New Roman" w:hAnsi="Times New Roman"/>
                <w:b/>
                <w:bCs/>
                <w:color w:val="000080"/>
                <w:sz w:val="22"/>
                <w:szCs w:val="22"/>
                <w:lang w:val="fr-FR"/>
              </w:rPr>
            </w:pPr>
            <w:hyperlink r:id="rId28" w:history="1">
              <w:r w:rsidR="008D6B11" w:rsidRPr="009C6343">
                <w:rPr>
                  <w:rStyle w:val="Lienhypertexte"/>
                  <w:rFonts w:ascii="Times New Roman" w:hAnsi="Times New Roman"/>
                  <w:sz w:val="22"/>
                  <w:szCs w:val="22"/>
                  <w:lang w:val="fr-FR"/>
                </w:rPr>
                <w:t>Saisie d'une entrée de marchandises sur commande d'achat</w:t>
              </w:r>
            </w:hyperlink>
          </w:p>
          <w:p w:rsidR="00D01230" w:rsidRPr="009C6343" w:rsidRDefault="00D01230"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MIGO - Entrée de marchandises</w:t>
            </w:r>
          </w:p>
          <w:p w:rsidR="00D01230" w:rsidRPr="009C6343" w:rsidRDefault="00D01230" w:rsidP="00947C7C">
            <w:pPr>
              <w:pStyle w:val="table"/>
              <w:rPr>
                <w:rFonts w:ascii="Times New Roman" w:hAnsi="Times New Roman"/>
                <w:b/>
                <w:bCs/>
                <w:color w:val="000080"/>
                <w:sz w:val="22"/>
                <w:szCs w:val="22"/>
                <w:lang w:val="fr-FR"/>
              </w:rPr>
            </w:pPr>
          </w:p>
          <w:p w:rsidR="00284BD3" w:rsidRPr="009C6343" w:rsidRDefault="00801AA1" w:rsidP="00947C7C">
            <w:pPr>
              <w:pStyle w:val="table"/>
              <w:rPr>
                <w:rFonts w:ascii="Times New Roman" w:hAnsi="Times New Roman"/>
                <w:b/>
                <w:bCs/>
                <w:color w:val="000080"/>
                <w:sz w:val="22"/>
                <w:szCs w:val="22"/>
                <w:lang w:val="fr-FR"/>
              </w:rPr>
            </w:pPr>
            <w:hyperlink r:id="rId29" w:history="1">
              <w:r w:rsidR="00284BD3" w:rsidRPr="009C6343">
                <w:rPr>
                  <w:rStyle w:val="Lienhypertexte"/>
                  <w:rFonts w:ascii="Times New Roman" w:hAnsi="Times New Roman"/>
                  <w:sz w:val="22"/>
                  <w:szCs w:val="22"/>
                  <w:lang w:val="fr-FR"/>
                </w:rPr>
                <w:t>Saisie de factures avec référence à une commande d'achat</w:t>
              </w:r>
            </w:hyperlink>
          </w:p>
          <w:p w:rsidR="00D01230" w:rsidRPr="009C6343" w:rsidRDefault="00D01230"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MIRO - Contrôle des factures logistique</w:t>
            </w:r>
          </w:p>
          <w:p w:rsidR="00284BD3" w:rsidRPr="009C6343" w:rsidRDefault="00284BD3" w:rsidP="00947C7C">
            <w:pPr>
              <w:pStyle w:val="table"/>
              <w:rPr>
                <w:rFonts w:ascii="Times New Roman" w:hAnsi="Times New Roman"/>
                <w:b/>
                <w:bCs/>
                <w:color w:val="000080"/>
                <w:sz w:val="22"/>
                <w:szCs w:val="22"/>
                <w:lang w:val="fr-FR"/>
              </w:rPr>
            </w:pPr>
          </w:p>
          <w:p w:rsidR="00172B73" w:rsidRPr="009C6343" w:rsidRDefault="00284BD3"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Affichage de la synthèse des stocks d'un article</w:t>
            </w:r>
          </w:p>
          <w:p w:rsidR="00172B73" w:rsidRPr="009C6343" w:rsidRDefault="00172B73"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MMBE - Synthèse des stocks</w:t>
            </w:r>
          </w:p>
          <w:p w:rsidR="00172B73" w:rsidRPr="009C6343" w:rsidRDefault="00172B73" w:rsidP="00947C7C">
            <w:pPr>
              <w:pStyle w:val="table"/>
              <w:rPr>
                <w:rFonts w:ascii="Times New Roman" w:hAnsi="Times New Roman"/>
                <w:b/>
                <w:bCs/>
                <w:color w:val="000080"/>
                <w:sz w:val="22"/>
                <w:szCs w:val="22"/>
                <w:lang w:val="fr-FR"/>
              </w:rPr>
            </w:pPr>
          </w:p>
          <w:p w:rsidR="00284BD3" w:rsidRPr="009C6343" w:rsidRDefault="00284BD3" w:rsidP="00284BD3">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MC$4 - Valeurs achats</w:t>
            </w:r>
          </w:p>
          <w:p w:rsidR="00284BD3" w:rsidRPr="009C6343" w:rsidRDefault="00284BD3" w:rsidP="00947C7C">
            <w:pPr>
              <w:pStyle w:val="table"/>
              <w:rPr>
                <w:rFonts w:ascii="Times New Roman" w:hAnsi="Times New Roman"/>
                <w:b/>
                <w:bCs/>
                <w:color w:val="000080"/>
                <w:sz w:val="22"/>
                <w:szCs w:val="22"/>
                <w:lang w:val="fr-FR"/>
              </w:rPr>
            </w:pP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 xml:space="preserve">Exécution du réordonnancement des </w:t>
            </w:r>
            <w:r w:rsidRPr="009C6343">
              <w:rPr>
                <w:rFonts w:ascii="Times New Roman" w:hAnsi="Times New Roman"/>
                <w:b/>
                <w:bCs/>
                <w:color w:val="000080"/>
                <w:sz w:val="22"/>
                <w:szCs w:val="22"/>
                <w:lang w:val="fr-FR"/>
              </w:rPr>
              <w:lastRenderedPageBreak/>
              <w:t>documents de vente</w:t>
            </w: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sz w:val="22"/>
                <w:szCs w:val="22"/>
                <w:lang w:val="fr-FR"/>
              </w:rPr>
              <w:t>Réactions au contrôle de disponibilité dans les documents de vente</w:t>
            </w: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VA02 – Modifier</w:t>
            </w: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V_V2 – Exécuter</w:t>
            </w:r>
          </w:p>
          <w:p w:rsidR="00FE4A82" w:rsidRPr="009C6343" w:rsidRDefault="00FE4A82" w:rsidP="00947C7C">
            <w:pPr>
              <w:pStyle w:val="table"/>
              <w:rPr>
                <w:rFonts w:ascii="Times New Roman" w:hAnsi="Times New Roman"/>
                <w:b/>
                <w:bCs/>
                <w:color w:val="000080"/>
                <w:sz w:val="22"/>
                <w:szCs w:val="22"/>
                <w:lang w:val="fr-FR"/>
              </w:rPr>
            </w:pP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Affichage de l'état dynamique des stocks</w:t>
            </w:r>
          </w:p>
          <w:p w:rsidR="00FE4A82" w:rsidRPr="009C6343" w:rsidRDefault="00FE4A82" w:rsidP="00947C7C">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Md04</w:t>
            </w:r>
          </w:p>
          <w:p w:rsidR="00FE4A82" w:rsidRPr="009C6343" w:rsidRDefault="00FE4A82" w:rsidP="00947C7C">
            <w:pPr>
              <w:pStyle w:val="table"/>
              <w:rPr>
                <w:rFonts w:ascii="Times New Roman" w:hAnsi="Times New Roman"/>
                <w:b/>
                <w:bCs/>
                <w:color w:val="000080"/>
                <w:sz w:val="22"/>
                <w:szCs w:val="22"/>
                <w:lang w:val="fr-FR"/>
              </w:rPr>
            </w:pPr>
          </w:p>
          <w:p w:rsidR="008D6B11" w:rsidRPr="009C6343" w:rsidRDefault="00801AA1" w:rsidP="00947C7C">
            <w:pPr>
              <w:pStyle w:val="table"/>
              <w:rPr>
                <w:rFonts w:ascii="Times New Roman" w:hAnsi="Times New Roman"/>
                <w:b/>
                <w:bCs/>
                <w:color w:val="000080"/>
                <w:sz w:val="22"/>
                <w:szCs w:val="22"/>
                <w:lang w:val="fr-FR"/>
              </w:rPr>
            </w:pPr>
            <w:hyperlink r:id="rId30" w:history="1">
              <w:r w:rsidR="008D6B11" w:rsidRPr="009C6343">
                <w:rPr>
                  <w:rStyle w:val="Lienhypertexte"/>
                  <w:rFonts w:ascii="Times New Roman" w:hAnsi="Times New Roman"/>
                  <w:b/>
                  <w:bCs/>
                  <w:sz w:val="22"/>
                  <w:szCs w:val="22"/>
                  <w:lang w:val="fr-FR"/>
                </w:rPr>
                <w:t>Saisie d'un transfert de stock à stock</w:t>
              </w:r>
            </w:hyperlink>
          </w:p>
          <w:p w:rsidR="008D6B11" w:rsidRPr="009C6343" w:rsidRDefault="008D6B11" w:rsidP="00947C7C">
            <w:pPr>
              <w:pStyle w:val="table"/>
              <w:rPr>
                <w:rFonts w:ascii="Times New Roman" w:hAnsi="Times New Roman"/>
                <w:b/>
                <w:bCs/>
                <w:color w:val="000080"/>
                <w:sz w:val="22"/>
                <w:szCs w:val="22"/>
              </w:rPr>
            </w:pPr>
            <w:r w:rsidRPr="009C6343">
              <w:rPr>
                <w:rFonts w:ascii="Times New Roman" w:hAnsi="Times New Roman"/>
                <w:b/>
                <w:bCs/>
                <w:color w:val="000080"/>
                <w:sz w:val="22"/>
                <w:szCs w:val="22"/>
              </w:rPr>
              <w:t>MB1B – Transfert</w:t>
            </w:r>
          </w:p>
          <w:p w:rsidR="008D6B11" w:rsidRPr="009C6343" w:rsidRDefault="008D6B11" w:rsidP="00947C7C">
            <w:pPr>
              <w:pStyle w:val="table"/>
              <w:rPr>
                <w:rFonts w:ascii="Times New Roman" w:hAnsi="Times New Roman"/>
                <w:b/>
                <w:bCs/>
                <w:color w:val="000080"/>
                <w:sz w:val="22"/>
                <w:szCs w:val="22"/>
              </w:rPr>
            </w:pPr>
            <w:r w:rsidRPr="009C6343">
              <w:rPr>
                <w:rFonts w:ascii="Times New Roman" w:hAnsi="Times New Roman"/>
                <w:b/>
                <w:bCs/>
                <w:color w:val="000080"/>
                <w:sz w:val="22"/>
                <w:szCs w:val="22"/>
              </w:rPr>
              <w:t>MIGO_TR - Transfert (MIGO)</w:t>
            </w:r>
          </w:p>
          <w:p w:rsidR="008D6B11" w:rsidRPr="009C6343" w:rsidRDefault="008D6B11" w:rsidP="00947C7C">
            <w:pPr>
              <w:pStyle w:val="table"/>
              <w:rPr>
                <w:rFonts w:ascii="Times New Roman" w:hAnsi="Times New Roman"/>
                <w:b/>
                <w:bCs/>
                <w:color w:val="000080"/>
                <w:sz w:val="22"/>
                <w:szCs w:val="22"/>
              </w:rPr>
            </w:pPr>
          </w:p>
          <w:p w:rsidR="00284BD3" w:rsidRPr="009C6343" w:rsidRDefault="00284BD3" w:rsidP="00284BD3">
            <w:pPr>
              <w:pStyle w:val="table"/>
              <w:rPr>
                <w:rFonts w:ascii="Times New Roman" w:hAnsi="Times New Roman"/>
                <w:sz w:val="22"/>
                <w:szCs w:val="22"/>
                <w:lang w:val="fr-FR"/>
              </w:rPr>
            </w:pPr>
            <w:r w:rsidRPr="009C6343">
              <w:rPr>
                <w:rFonts w:ascii="Times New Roman" w:hAnsi="Times New Roman"/>
                <w:sz w:val="22"/>
                <w:szCs w:val="22"/>
                <w:lang w:val="fr-FR"/>
              </w:rPr>
              <w:t>Reporting dans la gestion des stocks</w:t>
            </w:r>
          </w:p>
          <w:p w:rsidR="00284BD3" w:rsidRPr="009C6343" w:rsidRDefault="00284BD3" w:rsidP="00284BD3">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MB51 - Documents article</w:t>
            </w:r>
          </w:p>
          <w:p w:rsidR="00284BD3" w:rsidRPr="009C6343" w:rsidRDefault="00284BD3" w:rsidP="00947C7C">
            <w:pPr>
              <w:pStyle w:val="table"/>
              <w:rPr>
                <w:rFonts w:ascii="Times New Roman" w:hAnsi="Times New Roman"/>
                <w:b/>
                <w:bCs/>
                <w:color w:val="000080"/>
                <w:sz w:val="22"/>
                <w:szCs w:val="22"/>
                <w:lang w:val="fr-FR"/>
              </w:rPr>
            </w:pPr>
          </w:p>
          <w:p w:rsidR="00A37DA7" w:rsidRPr="009C6343" w:rsidRDefault="00A37DA7" w:rsidP="007F37B6">
            <w:pPr>
              <w:pStyle w:val="table"/>
              <w:rPr>
                <w:rFonts w:ascii="Times New Roman" w:hAnsi="Times New Roman"/>
                <w:sz w:val="22"/>
                <w:szCs w:val="22"/>
                <w:lang w:val="fr-FR"/>
              </w:rPr>
            </w:pPr>
          </w:p>
        </w:tc>
        <w:tc>
          <w:tcPr>
            <w:tcW w:w="3685" w:type="dxa"/>
          </w:tcPr>
          <w:p w:rsidR="008C2E4B" w:rsidRPr="009C6343" w:rsidRDefault="008C2E4B"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Notez le code client :</w:t>
            </w:r>
          </w:p>
          <w:p w:rsidR="008C2E4B" w:rsidRPr="009C6343" w:rsidRDefault="008C2E4B"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Notez la codification de l’élément de planification :</w:t>
            </w:r>
          </w:p>
          <w:p w:rsidR="00AE6E24" w:rsidRPr="009C6343" w:rsidRDefault="00AE6E24" w:rsidP="00947C7C">
            <w:pPr>
              <w:pStyle w:val="table"/>
              <w:rPr>
                <w:rFonts w:ascii="Times New Roman" w:hAnsi="Times New Roman"/>
                <w:sz w:val="22"/>
                <w:szCs w:val="22"/>
                <w:lang w:val="fr-FR"/>
              </w:rPr>
            </w:pP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Quel est le niveau de votre stock division :</w:t>
            </w:r>
          </w:p>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Quel est le résultat du MRP ?</w:t>
            </w:r>
          </w:p>
        </w:tc>
        <w:tc>
          <w:tcPr>
            <w:tcW w:w="993" w:type="dxa"/>
          </w:tcPr>
          <w:p w:rsidR="00AE6E24" w:rsidRPr="009C6343" w:rsidRDefault="00AE6E24" w:rsidP="00947C7C">
            <w:pPr>
              <w:pStyle w:val="table"/>
              <w:rPr>
                <w:rFonts w:ascii="Times New Roman" w:hAnsi="Times New Roman"/>
                <w:sz w:val="22"/>
                <w:szCs w:val="22"/>
                <w:lang w:val="fr-FR"/>
              </w:rPr>
            </w:pPr>
          </w:p>
        </w:tc>
      </w:tr>
      <w:tr w:rsidR="00D9676D" w:rsidRPr="009C6343" w:rsidTr="00947C7C">
        <w:tc>
          <w:tcPr>
            <w:tcW w:w="5528" w:type="dxa"/>
            <w:tcBorders>
              <w:top w:val="single" w:sz="4" w:space="0" w:color="auto"/>
              <w:left w:val="single" w:sz="4" w:space="0" w:color="auto"/>
              <w:bottom w:val="single" w:sz="4" w:space="0" w:color="auto"/>
              <w:right w:val="single" w:sz="4" w:space="0" w:color="auto"/>
            </w:tcBorders>
          </w:tcPr>
          <w:p w:rsidR="00061DED" w:rsidRPr="00323438" w:rsidRDefault="00323438" w:rsidP="00D9676D">
            <w:pPr>
              <w:rPr>
                <w:b/>
                <w:sz w:val="22"/>
                <w:szCs w:val="22"/>
              </w:rPr>
            </w:pPr>
            <w:r>
              <w:rPr>
                <w:b/>
                <w:sz w:val="22"/>
                <w:szCs w:val="22"/>
              </w:rPr>
              <w:lastRenderedPageBreak/>
              <w:t>R</w:t>
            </w:r>
            <w:r w:rsidR="00061DED" w:rsidRPr="00323438">
              <w:rPr>
                <w:b/>
                <w:sz w:val="22"/>
                <w:szCs w:val="22"/>
              </w:rPr>
              <w:t>emise en nature </w:t>
            </w:r>
          </w:p>
          <w:p w:rsidR="00061DED" w:rsidRPr="009C6343" w:rsidRDefault="00061DED" w:rsidP="00D9676D">
            <w:pPr>
              <w:rPr>
                <w:sz w:val="22"/>
                <w:szCs w:val="22"/>
              </w:rPr>
            </w:pPr>
          </w:p>
          <w:p w:rsidR="00D9676D" w:rsidRPr="009C6343" w:rsidRDefault="00D9676D" w:rsidP="00D9676D">
            <w:pPr>
              <w:rPr>
                <w:sz w:val="22"/>
                <w:szCs w:val="22"/>
              </w:rPr>
            </w:pPr>
            <w:r w:rsidRPr="009C6343">
              <w:rPr>
                <w:sz w:val="22"/>
                <w:szCs w:val="22"/>
              </w:rPr>
              <w:t>Suite à un litige avec votre client, vous lui accordez une remise en nature sous forme de marchandises livrées gratuitement</w:t>
            </w:r>
            <w:r w:rsidR="00061DED" w:rsidRPr="009C6343">
              <w:rPr>
                <w:sz w:val="22"/>
                <w:szCs w:val="22"/>
              </w:rPr>
              <w:t xml:space="preserve"> lors de sa prochaine commande</w:t>
            </w:r>
            <w:r w:rsidRPr="009C6343">
              <w:rPr>
                <w:sz w:val="22"/>
                <w:szCs w:val="22"/>
              </w:rPr>
              <w:t>.</w:t>
            </w:r>
          </w:p>
          <w:p w:rsidR="00D9676D" w:rsidRPr="009C6343" w:rsidRDefault="00D9676D" w:rsidP="00D9676D">
            <w:pPr>
              <w:rPr>
                <w:sz w:val="22"/>
                <w:szCs w:val="22"/>
              </w:rPr>
            </w:pPr>
          </w:p>
          <w:p w:rsidR="00D9676D" w:rsidRPr="009C6343" w:rsidRDefault="00D9676D" w:rsidP="00D9676D">
            <w:pPr>
              <w:rPr>
                <w:sz w:val="22"/>
                <w:szCs w:val="22"/>
              </w:rPr>
            </w:pPr>
            <w:r w:rsidRPr="009C6343">
              <w:rPr>
                <w:sz w:val="22"/>
                <w:szCs w:val="22"/>
              </w:rPr>
              <w:t>Vous saisissez un sous-poste dans une commande client standard</w:t>
            </w:r>
            <w:r w:rsidR="00061DED" w:rsidRPr="009C6343">
              <w:rPr>
                <w:sz w:val="22"/>
                <w:szCs w:val="22"/>
              </w:rPr>
              <w:t>.</w:t>
            </w:r>
            <w:r w:rsidRPr="009C6343">
              <w:rPr>
                <w:sz w:val="22"/>
                <w:szCs w:val="22"/>
              </w:rPr>
              <w:t xml:space="preserve"> </w:t>
            </w:r>
          </w:p>
          <w:p w:rsidR="00D9676D" w:rsidRPr="009C6343" w:rsidRDefault="00D9676D" w:rsidP="00D9676D">
            <w:pPr>
              <w:rPr>
                <w:sz w:val="22"/>
                <w:szCs w:val="22"/>
              </w:rPr>
            </w:pPr>
          </w:p>
          <w:p w:rsidR="00D9676D" w:rsidRPr="009C6343" w:rsidRDefault="00D9676D" w:rsidP="00D9676D">
            <w:pPr>
              <w:rPr>
                <w:sz w:val="22"/>
                <w:szCs w:val="22"/>
              </w:rPr>
            </w:pPr>
            <w:r w:rsidRPr="009C6343">
              <w:rPr>
                <w:sz w:val="22"/>
                <w:szCs w:val="22"/>
              </w:rPr>
              <w:t>Pour que le système le traite automatiquement comme une remise en nature, vérifiez que</w:t>
            </w:r>
            <w:r w:rsidR="00061DED" w:rsidRPr="009C6343">
              <w:rPr>
                <w:sz w:val="22"/>
                <w:szCs w:val="22"/>
              </w:rPr>
              <w:t xml:space="preserve"> votre </w:t>
            </w:r>
            <w:r w:rsidRPr="009C6343">
              <w:rPr>
                <w:sz w:val="22"/>
                <w:szCs w:val="22"/>
              </w:rPr>
              <w:t>article correspondant appartienne au groupe de type de poste NORM.</w:t>
            </w:r>
          </w:p>
          <w:p w:rsidR="00D9676D" w:rsidRPr="009C6343" w:rsidRDefault="00D9676D" w:rsidP="00D9676D">
            <w:pPr>
              <w:rPr>
                <w:sz w:val="22"/>
                <w:szCs w:val="22"/>
              </w:rPr>
            </w:pPr>
          </w:p>
          <w:p w:rsidR="00D9676D" w:rsidRPr="009C6343" w:rsidRDefault="00D9676D" w:rsidP="00D9676D">
            <w:pPr>
              <w:rPr>
                <w:color w:val="000080"/>
                <w:sz w:val="22"/>
                <w:szCs w:val="22"/>
              </w:rPr>
            </w:pPr>
            <w:r w:rsidRPr="009C6343">
              <w:rPr>
                <w:sz w:val="22"/>
                <w:szCs w:val="22"/>
              </w:rPr>
              <w:t>procédez comme suit</w:t>
            </w:r>
            <w:r w:rsidRPr="009C6343">
              <w:rPr>
                <w:color w:val="000080"/>
                <w:sz w:val="22"/>
                <w:szCs w:val="22"/>
              </w:rPr>
              <w:t>:</w:t>
            </w:r>
          </w:p>
          <w:p w:rsidR="00D9676D" w:rsidRPr="009C6343" w:rsidRDefault="00D9676D" w:rsidP="00D9676D">
            <w:pPr>
              <w:rPr>
                <w:sz w:val="22"/>
                <w:szCs w:val="22"/>
              </w:rPr>
            </w:pPr>
          </w:p>
          <w:p w:rsidR="00D9676D" w:rsidRPr="009C6343" w:rsidRDefault="00D9676D" w:rsidP="00D9676D">
            <w:pPr>
              <w:rPr>
                <w:sz w:val="22"/>
                <w:szCs w:val="22"/>
              </w:rPr>
            </w:pPr>
            <w:r w:rsidRPr="009C6343">
              <w:rPr>
                <w:sz w:val="22"/>
                <w:szCs w:val="22"/>
              </w:rPr>
              <w:t>Saisissez directement le numéro d'article de la remise en nature dans le poste supérieur.</w:t>
            </w:r>
          </w:p>
          <w:p w:rsidR="00D9676D" w:rsidRPr="009C6343" w:rsidRDefault="00D9676D" w:rsidP="00D9676D">
            <w:pPr>
              <w:rPr>
                <w:sz w:val="22"/>
                <w:szCs w:val="22"/>
              </w:rPr>
            </w:pPr>
          </w:p>
          <w:p w:rsidR="00D9676D" w:rsidRPr="009C6343" w:rsidRDefault="00D9676D" w:rsidP="00D9676D">
            <w:pPr>
              <w:pStyle w:val="Listenumros"/>
              <w:ind w:left="360" w:firstLine="0"/>
              <w:rPr>
                <w:rFonts w:ascii="Times New Roman" w:hAnsi="Times New Roman" w:cs="Times New Roman"/>
                <w:sz w:val="22"/>
                <w:szCs w:val="22"/>
              </w:rPr>
            </w:pPr>
            <w:r w:rsidRPr="009C6343">
              <w:rPr>
                <w:rFonts w:ascii="Times New Roman" w:hAnsi="Times New Roman" w:cs="Times New Roman"/>
                <w:sz w:val="22"/>
                <w:szCs w:val="22"/>
              </w:rPr>
              <w:t xml:space="preserve">Sur la seconde ligne de saisie, dans la zone </w:t>
            </w:r>
            <w:r w:rsidRPr="009C6343">
              <w:rPr>
                <w:rFonts w:ascii="Times New Roman" w:hAnsi="Times New Roman" w:cs="Times New Roman"/>
                <w:i/>
                <w:iCs/>
                <w:sz w:val="22"/>
                <w:szCs w:val="22"/>
              </w:rPr>
              <w:t>PosSup</w:t>
            </w:r>
            <w:r w:rsidRPr="009C6343">
              <w:rPr>
                <w:rFonts w:ascii="Times New Roman" w:hAnsi="Times New Roman" w:cs="Times New Roman"/>
                <w:sz w:val="22"/>
                <w:szCs w:val="22"/>
              </w:rPr>
              <w:t xml:space="preserve"> (poste supérieur), saisissez le numéro du poste supérieur.</w:t>
            </w:r>
          </w:p>
          <w:p w:rsidR="00D9676D" w:rsidRPr="009C6343" w:rsidRDefault="00D9676D" w:rsidP="00061DED">
            <w:pPr>
              <w:pStyle w:val="Listenumros"/>
              <w:rPr>
                <w:rFonts w:ascii="Times New Roman" w:hAnsi="Times New Roman" w:cs="Times New Roman"/>
                <w:sz w:val="22"/>
                <w:szCs w:val="22"/>
              </w:rPr>
            </w:pPr>
          </w:p>
          <w:p w:rsidR="00061DED" w:rsidRPr="009C6343" w:rsidRDefault="00061DED" w:rsidP="00061DED">
            <w:pPr>
              <w:pStyle w:val="Listenumros"/>
              <w:rPr>
                <w:rFonts w:ascii="Times New Roman" w:hAnsi="Times New Roman" w:cs="Times New Roman"/>
                <w:sz w:val="22"/>
                <w:szCs w:val="22"/>
              </w:rPr>
            </w:pPr>
            <w:r w:rsidRPr="009C6343">
              <w:rPr>
                <w:rFonts w:ascii="Times New Roman" w:hAnsi="Times New Roman" w:cs="Times New Roman"/>
                <w:sz w:val="22"/>
                <w:szCs w:val="22"/>
              </w:rPr>
              <w:t>Vérifier que le système affecte automatiquement le type de poste TANN au poste de remise en nature.</w:t>
            </w:r>
          </w:p>
          <w:p w:rsidR="00061DED" w:rsidRPr="009C6343" w:rsidRDefault="00061DED" w:rsidP="00061DED">
            <w:pPr>
              <w:pStyle w:val="Listenumros"/>
              <w:rPr>
                <w:rFonts w:ascii="Times New Roman" w:hAnsi="Times New Roman" w:cs="Times New Roman"/>
                <w:sz w:val="22"/>
                <w:szCs w:val="22"/>
              </w:rPr>
            </w:pPr>
            <w:r w:rsidRPr="009C6343">
              <w:rPr>
                <w:rFonts w:ascii="Times New Roman" w:hAnsi="Times New Roman" w:cs="Times New Roman"/>
                <w:sz w:val="22"/>
                <w:szCs w:val="22"/>
              </w:rPr>
              <w:t>Vérifiez que votre commande est complète</w:t>
            </w:r>
          </w:p>
          <w:p w:rsidR="00061DED" w:rsidRPr="009C6343" w:rsidRDefault="00061DED" w:rsidP="00061DED">
            <w:pPr>
              <w:pStyle w:val="Listenumros"/>
              <w:rPr>
                <w:rFonts w:ascii="Times New Roman" w:hAnsi="Times New Roman" w:cs="Times New Roman"/>
                <w:sz w:val="22"/>
                <w:szCs w:val="22"/>
              </w:rPr>
            </w:pPr>
          </w:p>
          <w:p w:rsidR="00061DED" w:rsidRPr="009C6343" w:rsidRDefault="00061DED" w:rsidP="00061DED">
            <w:pPr>
              <w:pStyle w:val="Listenumros"/>
              <w:rPr>
                <w:rFonts w:ascii="Times New Roman" w:hAnsi="Times New Roman" w:cs="Times New Roman"/>
                <w:sz w:val="22"/>
                <w:szCs w:val="22"/>
              </w:rPr>
            </w:pPr>
            <w:r w:rsidRPr="009C6343">
              <w:rPr>
                <w:rFonts w:ascii="Times New Roman" w:hAnsi="Times New Roman" w:cs="Times New Roman"/>
                <w:sz w:val="22"/>
                <w:szCs w:val="22"/>
              </w:rPr>
              <w:t>Vérifiez que le prix net du poste remise en nature est bien à 0</w:t>
            </w:r>
          </w:p>
          <w:p w:rsidR="00061DED" w:rsidRPr="009C6343" w:rsidRDefault="00061DED" w:rsidP="00061DED">
            <w:pPr>
              <w:pStyle w:val="Listenumros"/>
              <w:rPr>
                <w:rFonts w:ascii="Times New Roman" w:hAnsi="Times New Roman" w:cs="Times New Roman"/>
                <w:sz w:val="22"/>
                <w:szCs w:val="22"/>
              </w:rPr>
            </w:pPr>
          </w:p>
          <w:p w:rsidR="00061DED" w:rsidRPr="009C6343" w:rsidRDefault="00061DED" w:rsidP="001D3C59">
            <w:pPr>
              <w:pStyle w:val="Listenumros"/>
              <w:ind w:left="0" w:firstLine="0"/>
              <w:rPr>
                <w:rFonts w:ascii="Times New Roman" w:hAnsi="Times New Roman" w:cs="Times New Roman"/>
                <w:sz w:val="22"/>
                <w:szCs w:val="22"/>
              </w:rPr>
            </w:pPr>
            <w:r w:rsidRPr="009C6343">
              <w:rPr>
                <w:rFonts w:ascii="Times New Roman" w:hAnsi="Times New Roman" w:cs="Times New Roman"/>
                <w:sz w:val="22"/>
                <w:szCs w:val="22"/>
              </w:rPr>
              <w:t>Sauvegardez</w:t>
            </w:r>
          </w:p>
          <w:p w:rsidR="00061DED" w:rsidRPr="009C6343" w:rsidRDefault="00061DED" w:rsidP="00061DED">
            <w:pPr>
              <w:pStyle w:val="Listenumros"/>
              <w:rPr>
                <w:rFonts w:ascii="Times New Roman" w:hAnsi="Times New Roman" w:cs="Times New Roman"/>
                <w:sz w:val="22"/>
                <w:szCs w:val="22"/>
              </w:rPr>
            </w:pPr>
          </w:p>
          <w:p w:rsidR="00061DED" w:rsidRPr="009C6343" w:rsidRDefault="00061DED" w:rsidP="001D3C59">
            <w:pPr>
              <w:pStyle w:val="Listenumros"/>
              <w:ind w:left="0" w:firstLine="0"/>
              <w:rPr>
                <w:rFonts w:ascii="Times New Roman" w:hAnsi="Times New Roman" w:cs="Times New Roman"/>
                <w:sz w:val="22"/>
                <w:szCs w:val="22"/>
              </w:rPr>
            </w:pPr>
            <w:r w:rsidRPr="009C6343">
              <w:rPr>
                <w:rFonts w:ascii="Times New Roman" w:hAnsi="Times New Roman" w:cs="Times New Roman"/>
                <w:sz w:val="22"/>
                <w:szCs w:val="22"/>
              </w:rPr>
              <w:t xml:space="preserve">Expédier </w:t>
            </w:r>
          </w:p>
          <w:p w:rsidR="00061DED" w:rsidRPr="009C6343" w:rsidRDefault="00061DED" w:rsidP="00061DED">
            <w:pPr>
              <w:pStyle w:val="Listenumros"/>
              <w:ind w:left="0" w:firstLine="0"/>
              <w:rPr>
                <w:rFonts w:ascii="Times New Roman" w:hAnsi="Times New Roman" w:cs="Times New Roman"/>
                <w:sz w:val="22"/>
                <w:szCs w:val="22"/>
              </w:rPr>
            </w:pPr>
          </w:p>
          <w:p w:rsidR="00061DED" w:rsidRPr="009C6343" w:rsidRDefault="00061DED" w:rsidP="00061DED">
            <w:pPr>
              <w:pStyle w:val="Listenumros"/>
              <w:ind w:left="0" w:firstLine="0"/>
              <w:rPr>
                <w:rFonts w:ascii="Times New Roman" w:hAnsi="Times New Roman" w:cs="Times New Roman"/>
                <w:sz w:val="22"/>
                <w:szCs w:val="22"/>
              </w:rPr>
            </w:pPr>
            <w:r w:rsidRPr="009C6343">
              <w:rPr>
                <w:rFonts w:ascii="Times New Roman" w:hAnsi="Times New Roman" w:cs="Times New Roman"/>
                <w:sz w:val="22"/>
                <w:szCs w:val="22"/>
              </w:rPr>
              <w:t>Facturer</w:t>
            </w:r>
          </w:p>
          <w:p w:rsidR="00D9676D" w:rsidRPr="009C6343" w:rsidRDefault="00D9676D" w:rsidP="00D9676D">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D9676D" w:rsidRPr="009C6343" w:rsidRDefault="00D9676D"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D9676D" w:rsidRPr="009C6343" w:rsidRDefault="00D9676D" w:rsidP="005C3E49">
            <w:pPr>
              <w:rPr>
                <w:sz w:val="22"/>
                <w:szCs w:val="22"/>
              </w:rPr>
            </w:pPr>
            <w:r w:rsidRPr="009C6343">
              <w:rPr>
                <w:sz w:val="22"/>
                <w:szCs w:val="22"/>
              </w:rPr>
              <w:t>Commandes clients avec postes de remise en nature</w:t>
            </w:r>
          </w:p>
        </w:tc>
        <w:tc>
          <w:tcPr>
            <w:tcW w:w="3685" w:type="dxa"/>
            <w:tcBorders>
              <w:top w:val="single" w:sz="4" w:space="0" w:color="auto"/>
              <w:left w:val="single" w:sz="4" w:space="0" w:color="auto"/>
              <w:bottom w:val="single" w:sz="4" w:space="0" w:color="auto"/>
              <w:right w:val="single" w:sz="4" w:space="0" w:color="auto"/>
            </w:tcBorders>
          </w:tcPr>
          <w:p w:rsidR="00D9676D" w:rsidRPr="009C6343" w:rsidRDefault="00D9676D"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D9676D" w:rsidRPr="009C6343" w:rsidRDefault="00D9676D" w:rsidP="00947C7C">
            <w:pPr>
              <w:pStyle w:val="table"/>
              <w:rPr>
                <w:rFonts w:ascii="Times New Roman" w:hAnsi="Times New Roman"/>
                <w:sz w:val="22"/>
                <w:szCs w:val="22"/>
                <w:lang w:val="fr-FR"/>
              </w:rPr>
            </w:pPr>
          </w:p>
        </w:tc>
      </w:tr>
      <w:tr w:rsidR="00061DED" w:rsidRPr="009C6343" w:rsidTr="00947C7C">
        <w:tc>
          <w:tcPr>
            <w:tcW w:w="5528" w:type="dxa"/>
            <w:tcBorders>
              <w:top w:val="single" w:sz="4" w:space="0" w:color="auto"/>
              <w:left w:val="single" w:sz="4" w:space="0" w:color="auto"/>
              <w:bottom w:val="single" w:sz="4" w:space="0" w:color="auto"/>
              <w:right w:val="single" w:sz="4" w:space="0" w:color="auto"/>
            </w:tcBorders>
          </w:tcPr>
          <w:p w:rsidR="00061DED" w:rsidRPr="009C6343" w:rsidRDefault="00061DED" w:rsidP="005C3E49">
            <w:pPr>
              <w:rPr>
                <w:b/>
                <w:bCs/>
                <w:color w:val="000080"/>
                <w:sz w:val="22"/>
                <w:szCs w:val="22"/>
              </w:rPr>
            </w:pPr>
            <w:r w:rsidRPr="009C6343">
              <w:rPr>
                <w:b/>
                <w:bCs/>
                <w:color w:val="000080"/>
                <w:sz w:val="22"/>
                <w:szCs w:val="22"/>
              </w:rPr>
              <w:lastRenderedPageBreak/>
              <w:t>Poste de service</w:t>
            </w:r>
          </w:p>
          <w:p w:rsidR="00061DED" w:rsidRPr="009C6343" w:rsidRDefault="00061DED" w:rsidP="005C3E49">
            <w:pPr>
              <w:rPr>
                <w:b/>
                <w:bCs/>
                <w:color w:val="000080"/>
                <w:sz w:val="22"/>
                <w:szCs w:val="22"/>
              </w:rPr>
            </w:pPr>
          </w:p>
          <w:p w:rsidR="00061DED" w:rsidRDefault="00061DED" w:rsidP="005C3E49">
            <w:pPr>
              <w:rPr>
                <w:sz w:val="22"/>
                <w:szCs w:val="22"/>
              </w:rPr>
            </w:pPr>
            <w:r w:rsidRPr="009C6343">
              <w:rPr>
                <w:sz w:val="22"/>
                <w:szCs w:val="22"/>
              </w:rPr>
              <w:t xml:space="preserve">Vous devez réaliser une prestation de services (Installation machine) </w:t>
            </w:r>
          </w:p>
          <w:p w:rsidR="00637B75" w:rsidRPr="009C6343" w:rsidRDefault="00637B75" w:rsidP="005C3E49">
            <w:pPr>
              <w:rPr>
                <w:sz w:val="22"/>
                <w:szCs w:val="22"/>
              </w:rPr>
            </w:pPr>
          </w:p>
          <w:p w:rsidR="00061DED" w:rsidRPr="009C6343" w:rsidRDefault="00061DED" w:rsidP="005C3E49">
            <w:pPr>
              <w:rPr>
                <w:sz w:val="22"/>
                <w:szCs w:val="22"/>
              </w:rPr>
            </w:pPr>
            <w:r w:rsidRPr="009C6343">
              <w:rPr>
                <w:sz w:val="22"/>
                <w:szCs w:val="22"/>
              </w:rPr>
              <w:t xml:space="preserve">Vous saisissez un service de la même façon que vous saisissez un </w:t>
            </w:r>
            <w:hyperlink r:id="rId31" w:history="1">
              <w:r w:rsidRPr="009C6343">
                <w:rPr>
                  <w:rStyle w:val="Lienhypertexte"/>
                  <w:sz w:val="22"/>
                  <w:szCs w:val="22"/>
                </w:rPr>
                <w:t>poste de remise en nature</w:t>
              </w:r>
            </w:hyperlink>
            <w:r w:rsidRPr="009C6343">
              <w:rPr>
                <w:sz w:val="22"/>
                <w:szCs w:val="22"/>
              </w:rPr>
              <w:t>.</w:t>
            </w:r>
          </w:p>
          <w:p w:rsidR="00061DED" w:rsidRPr="009C6343" w:rsidRDefault="00061DED" w:rsidP="005C3E49">
            <w:pPr>
              <w:rPr>
                <w:sz w:val="22"/>
                <w:szCs w:val="22"/>
              </w:rPr>
            </w:pPr>
          </w:p>
          <w:p w:rsidR="001D3C59" w:rsidRPr="009C6343" w:rsidRDefault="001D3C59" w:rsidP="005C3E49">
            <w:pPr>
              <w:rPr>
                <w:sz w:val="22"/>
                <w:szCs w:val="22"/>
              </w:rPr>
            </w:pPr>
            <w:r w:rsidRPr="009C6343">
              <w:rPr>
                <w:sz w:val="22"/>
                <w:szCs w:val="22"/>
              </w:rPr>
              <w:t>Vous recherchez un article avec un groupe de types de poste DIEN.</w:t>
            </w:r>
          </w:p>
          <w:p w:rsidR="001D3C59" w:rsidRDefault="001D3C59" w:rsidP="005C3E49">
            <w:pPr>
              <w:rPr>
                <w:sz w:val="22"/>
                <w:szCs w:val="22"/>
              </w:rPr>
            </w:pPr>
          </w:p>
          <w:p w:rsidR="00637B75" w:rsidRDefault="00637B75" w:rsidP="005C3E49">
            <w:pPr>
              <w:rPr>
                <w:sz w:val="22"/>
                <w:szCs w:val="22"/>
              </w:rPr>
            </w:pPr>
            <w:r>
              <w:rPr>
                <w:sz w:val="22"/>
                <w:szCs w:val="22"/>
              </w:rPr>
              <w:t xml:space="preserve">Vérifiez le paramétrage qui fait le lien entre le type de commande client, le groupe de type de poste, le poste </w:t>
            </w:r>
            <w:r>
              <w:rPr>
                <w:sz w:val="22"/>
                <w:szCs w:val="22"/>
              </w:rPr>
              <w:lastRenderedPageBreak/>
              <w:t>supérieur et les types de poste.</w:t>
            </w:r>
          </w:p>
          <w:p w:rsidR="00637B75" w:rsidRPr="009C6343" w:rsidRDefault="00637B75" w:rsidP="005C3E49">
            <w:pPr>
              <w:rPr>
                <w:sz w:val="22"/>
                <w:szCs w:val="22"/>
              </w:rPr>
            </w:pPr>
          </w:p>
          <w:p w:rsidR="001D3C59" w:rsidRPr="009C6343" w:rsidRDefault="001D3C59" w:rsidP="005C3E49">
            <w:pPr>
              <w:rPr>
                <w:sz w:val="22"/>
                <w:szCs w:val="22"/>
              </w:rPr>
            </w:pPr>
            <w:r w:rsidRPr="009C6343">
              <w:rPr>
                <w:sz w:val="22"/>
                <w:szCs w:val="22"/>
              </w:rPr>
              <w:t>Vous créez votre commande client avec votre article sur le poste supérieur.</w:t>
            </w:r>
          </w:p>
          <w:p w:rsidR="001D3C59" w:rsidRPr="009C6343" w:rsidRDefault="001D3C59" w:rsidP="005C3E49">
            <w:pPr>
              <w:rPr>
                <w:sz w:val="22"/>
                <w:szCs w:val="22"/>
              </w:rPr>
            </w:pPr>
          </w:p>
          <w:p w:rsidR="001D3C59" w:rsidRPr="009C6343" w:rsidRDefault="001D3C59" w:rsidP="005C3E49">
            <w:pPr>
              <w:rPr>
                <w:sz w:val="22"/>
                <w:szCs w:val="22"/>
              </w:rPr>
            </w:pPr>
            <w:r w:rsidRPr="009C6343">
              <w:rPr>
                <w:sz w:val="22"/>
                <w:szCs w:val="22"/>
              </w:rPr>
              <w:t>Vous saisissez ensuite un sous-poste de service comme poste de remise en nature en l'attribuant à un poste de niveau supérieur dans l'écran de synthèse.</w:t>
            </w:r>
          </w:p>
          <w:p w:rsidR="001D3C59" w:rsidRPr="009C6343" w:rsidRDefault="001D3C59" w:rsidP="005C3E49">
            <w:pPr>
              <w:rPr>
                <w:sz w:val="22"/>
                <w:szCs w:val="22"/>
              </w:rPr>
            </w:pPr>
          </w:p>
          <w:p w:rsidR="00061DED" w:rsidRPr="009C6343" w:rsidRDefault="001D3C59" w:rsidP="005C3E49">
            <w:pPr>
              <w:rPr>
                <w:sz w:val="22"/>
                <w:szCs w:val="22"/>
              </w:rPr>
            </w:pPr>
            <w:r w:rsidRPr="009C6343">
              <w:rPr>
                <w:sz w:val="22"/>
                <w:szCs w:val="22"/>
              </w:rPr>
              <w:t xml:space="preserve">Vérifiez que </w:t>
            </w:r>
            <w:r w:rsidR="00061DED" w:rsidRPr="009C6343">
              <w:rPr>
                <w:sz w:val="22"/>
                <w:szCs w:val="22"/>
              </w:rPr>
              <w:t>le système détermine le type de poste TAX.</w:t>
            </w:r>
          </w:p>
          <w:p w:rsidR="00061DED" w:rsidRPr="009C6343" w:rsidRDefault="00061DED" w:rsidP="005C3E49">
            <w:pPr>
              <w:rPr>
                <w:sz w:val="22"/>
                <w:szCs w:val="22"/>
              </w:rPr>
            </w:pPr>
          </w:p>
          <w:p w:rsidR="001D3C59" w:rsidRPr="009C6343" w:rsidRDefault="001D3C59" w:rsidP="001D3C59">
            <w:pPr>
              <w:pStyle w:val="Listenumros"/>
              <w:rPr>
                <w:rFonts w:ascii="Times New Roman" w:hAnsi="Times New Roman" w:cs="Times New Roman"/>
                <w:sz w:val="22"/>
                <w:szCs w:val="22"/>
              </w:rPr>
            </w:pPr>
            <w:r w:rsidRPr="009C6343">
              <w:rPr>
                <w:rFonts w:ascii="Times New Roman" w:hAnsi="Times New Roman" w:cs="Times New Roman"/>
                <w:sz w:val="22"/>
                <w:szCs w:val="22"/>
              </w:rPr>
              <w:t>Vérifiez que votre commande est complète</w:t>
            </w:r>
          </w:p>
          <w:p w:rsidR="001D3C59" w:rsidRPr="009C6343" w:rsidRDefault="001D3C59" w:rsidP="005C3E49">
            <w:pPr>
              <w:rPr>
                <w:sz w:val="22"/>
                <w:szCs w:val="22"/>
              </w:rPr>
            </w:pPr>
          </w:p>
          <w:p w:rsidR="001D3C59" w:rsidRPr="009C6343" w:rsidRDefault="001D3C59" w:rsidP="001D3C59">
            <w:pPr>
              <w:pStyle w:val="Listenumros"/>
              <w:rPr>
                <w:rFonts w:ascii="Times New Roman" w:hAnsi="Times New Roman" w:cs="Times New Roman"/>
                <w:sz w:val="22"/>
                <w:szCs w:val="22"/>
              </w:rPr>
            </w:pPr>
            <w:r w:rsidRPr="009C6343">
              <w:rPr>
                <w:rFonts w:ascii="Times New Roman" w:hAnsi="Times New Roman" w:cs="Times New Roman"/>
                <w:sz w:val="22"/>
                <w:szCs w:val="22"/>
              </w:rPr>
              <w:t>Sauvegardez</w:t>
            </w:r>
          </w:p>
          <w:p w:rsidR="001D3C59" w:rsidRPr="009C6343" w:rsidRDefault="001D3C59" w:rsidP="001D3C59">
            <w:pPr>
              <w:pStyle w:val="Listenumros"/>
              <w:rPr>
                <w:rFonts w:ascii="Times New Roman" w:hAnsi="Times New Roman" w:cs="Times New Roman"/>
                <w:sz w:val="22"/>
                <w:szCs w:val="22"/>
              </w:rPr>
            </w:pPr>
          </w:p>
          <w:p w:rsidR="001D3C59" w:rsidRPr="009C6343" w:rsidRDefault="001D3C59" w:rsidP="001D3C59">
            <w:pPr>
              <w:pStyle w:val="Listenumros"/>
              <w:rPr>
                <w:rFonts w:ascii="Times New Roman" w:hAnsi="Times New Roman" w:cs="Times New Roman"/>
                <w:sz w:val="22"/>
                <w:szCs w:val="22"/>
              </w:rPr>
            </w:pPr>
            <w:r w:rsidRPr="009C6343">
              <w:rPr>
                <w:rFonts w:ascii="Times New Roman" w:hAnsi="Times New Roman" w:cs="Times New Roman"/>
                <w:sz w:val="22"/>
                <w:szCs w:val="22"/>
              </w:rPr>
              <w:t xml:space="preserve">Expédier </w:t>
            </w:r>
          </w:p>
          <w:p w:rsidR="001D3C59" w:rsidRPr="009C6343" w:rsidRDefault="001D3C59" w:rsidP="001D3C59">
            <w:pPr>
              <w:pStyle w:val="Listenumros"/>
              <w:ind w:left="0" w:firstLine="0"/>
              <w:rPr>
                <w:rFonts w:ascii="Times New Roman" w:hAnsi="Times New Roman" w:cs="Times New Roman"/>
                <w:sz w:val="22"/>
                <w:szCs w:val="22"/>
              </w:rPr>
            </w:pPr>
          </w:p>
          <w:p w:rsidR="001D3C59" w:rsidRPr="009C6343" w:rsidRDefault="001D3C59" w:rsidP="001D3C59">
            <w:pPr>
              <w:pStyle w:val="Listenumros"/>
              <w:ind w:left="0" w:firstLine="0"/>
              <w:rPr>
                <w:rFonts w:ascii="Times New Roman" w:hAnsi="Times New Roman" w:cs="Times New Roman"/>
                <w:sz w:val="22"/>
                <w:szCs w:val="22"/>
              </w:rPr>
            </w:pPr>
            <w:r w:rsidRPr="009C6343">
              <w:rPr>
                <w:rFonts w:ascii="Times New Roman" w:hAnsi="Times New Roman" w:cs="Times New Roman"/>
                <w:sz w:val="22"/>
                <w:szCs w:val="22"/>
              </w:rPr>
              <w:t>Facturer</w:t>
            </w:r>
          </w:p>
          <w:p w:rsidR="001D3C59" w:rsidRPr="009C6343" w:rsidRDefault="001D3C59"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61DED" w:rsidRPr="009C6343" w:rsidRDefault="00061DED"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1DED" w:rsidRPr="009C6343" w:rsidRDefault="00061DED" w:rsidP="005C3E49">
            <w:pPr>
              <w:rPr>
                <w:sz w:val="22"/>
                <w:szCs w:val="22"/>
              </w:rPr>
            </w:pPr>
            <w:r w:rsidRPr="009C6343">
              <w:rPr>
                <w:b/>
                <w:bCs/>
                <w:color w:val="000080"/>
                <w:sz w:val="22"/>
                <w:szCs w:val="22"/>
              </w:rPr>
              <w:t>Création d'une commande avec postes de service </w:t>
            </w:r>
          </w:p>
        </w:tc>
        <w:tc>
          <w:tcPr>
            <w:tcW w:w="3685" w:type="dxa"/>
            <w:tcBorders>
              <w:top w:val="single" w:sz="4" w:space="0" w:color="auto"/>
              <w:left w:val="single" w:sz="4" w:space="0" w:color="auto"/>
              <w:bottom w:val="single" w:sz="4" w:space="0" w:color="auto"/>
              <w:right w:val="single" w:sz="4" w:space="0" w:color="auto"/>
            </w:tcBorders>
          </w:tcPr>
          <w:p w:rsidR="00061DED" w:rsidRPr="009C6343" w:rsidRDefault="00061DED"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061DED" w:rsidRPr="009C6343" w:rsidRDefault="00061DED"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Vous créez une nouvelle fiche client livré/</w:t>
            </w:r>
            <w:hyperlink r:id="rId32" w:history="1">
              <w:r w:rsidR="00BB60CE" w:rsidRPr="009C6343">
                <w:rPr>
                  <w:rStyle w:val="Lienhypertexte"/>
                  <w:sz w:val="22"/>
                  <w:szCs w:val="22"/>
                </w:rPr>
                <w:t>Réceptionnaire des marchandises</w:t>
              </w:r>
            </w:hyperlink>
            <w:r w:rsidRPr="009C6343">
              <w:rPr>
                <w:sz w:val="22"/>
                <w:szCs w:val="22"/>
              </w:rPr>
              <w:t xml:space="preserve"> (0002)  BOUYGUES Immobilier sur le domaine commercial 1000/10/00  par copie du client 1000.</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Vous ajoutez ce </w:t>
            </w:r>
            <w:hyperlink r:id="rId33" w:history="1">
              <w:r w:rsidR="00BB60CE" w:rsidRPr="009C6343">
                <w:rPr>
                  <w:rStyle w:val="Lienhypertexte"/>
                  <w:sz w:val="22"/>
                  <w:szCs w:val="22"/>
                </w:rPr>
                <w:t>Réceptionnaire des marchandises</w:t>
              </w:r>
            </w:hyperlink>
            <w:r w:rsidR="00BB60CE" w:rsidRPr="009C6343">
              <w:rPr>
                <w:sz w:val="22"/>
                <w:szCs w:val="22"/>
              </w:rPr>
              <w:t xml:space="preserve"> dans votre</w:t>
            </w:r>
            <w:r w:rsidRPr="009C6343">
              <w:rPr>
                <w:sz w:val="22"/>
                <w:szCs w:val="22"/>
              </w:rPr>
              <w:t xml:space="preserve"> client </w:t>
            </w:r>
            <w:r w:rsidR="00714AF2">
              <w:rPr>
                <w:sz w:val="22"/>
                <w:szCs w:val="22"/>
              </w:rPr>
              <w:t xml:space="preserve">donneur d’ordre </w:t>
            </w:r>
            <w:r w:rsidRPr="009C6343">
              <w:rPr>
                <w:sz w:val="22"/>
                <w:szCs w:val="22"/>
              </w:rPr>
              <w:t>BOUYGUES.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Afficher la personne qui a établi</w:t>
            </w:r>
            <w:r w:rsidR="00BB60CE" w:rsidRPr="009C6343">
              <w:rPr>
                <w:sz w:val="22"/>
                <w:szCs w:val="22"/>
              </w:rPr>
              <w:t>/créé</w:t>
            </w:r>
            <w:r w:rsidRPr="009C6343">
              <w:rPr>
                <w:sz w:val="22"/>
                <w:szCs w:val="22"/>
              </w:rPr>
              <w:t xml:space="preserve"> la fiche du client 1000</w:t>
            </w:r>
            <w:r w:rsidR="00714AF2">
              <w:rPr>
                <w:sz w:val="22"/>
                <w:szCs w:val="22"/>
              </w:rPr>
              <w:t xml:space="preserve"> (sans utiliser la se16 ou un query)</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Afficher son groupe de comptes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Afficher le ou les domaines commerciaux pour lesquels le client 1000 a été créé</w:t>
            </w:r>
            <w:r w:rsidR="005F2581">
              <w:rPr>
                <w:sz w:val="22"/>
                <w:szCs w:val="22"/>
              </w:rPr>
              <w:t xml:space="preserve"> (sans utiliser la SE16)</w:t>
            </w:r>
          </w:p>
          <w:p w:rsidR="00AE6E24" w:rsidRPr="009C6343" w:rsidRDefault="00AE6E24" w:rsidP="005C3E49">
            <w:pPr>
              <w:rPr>
                <w:sz w:val="22"/>
                <w:szCs w:val="22"/>
              </w:rPr>
            </w:pPr>
          </w:p>
          <w:p w:rsidR="00AE6E24" w:rsidRPr="009C6343" w:rsidRDefault="00AE6E24" w:rsidP="00637B75">
            <w:pPr>
              <w:jc w:val="both"/>
              <w:rPr>
                <w:sz w:val="22"/>
                <w:szCs w:val="22"/>
              </w:rPr>
            </w:pPr>
            <w:r w:rsidRPr="009C6343">
              <w:rPr>
                <w:sz w:val="22"/>
                <w:szCs w:val="22"/>
              </w:rPr>
              <w:t>Votre responsable comm</w:t>
            </w:r>
            <w:r w:rsidR="00637B75">
              <w:rPr>
                <w:sz w:val="22"/>
                <w:szCs w:val="22"/>
              </w:rPr>
              <w:t>ercial souhaite que vous vérifi</w:t>
            </w:r>
            <w:r w:rsidRPr="009C6343">
              <w:rPr>
                <w:sz w:val="22"/>
                <w:szCs w:val="22"/>
              </w:rPr>
              <w:t>ez que le témoin de suppression empêche bien la création d’une commande client.</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Vous marquez votre fiche client livré BOUYGUES Immobilier  pour suppression.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essayez de créer une commande client de type CDCL avec votre code client livré BOUYGUES Immobilier et  votre article Ascenseur modèle 10##.</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vérifiez que le code de suppression est reconnaissable à un message d'avertissement ou d'erreur.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annulez votre code suppression dans votre fiche client.</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essayez de créer à nouveau une commande client de type CDCL avec votre code client livré BOUYGUES Immobilier et  votre article Ascenseur modèle 10##.</w:t>
            </w:r>
          </w:p>
          <w:p w:rsidR="00AE6E24" w:rsidRPr="009C6343" w:rsidRDefault="00AE6E24" w:rsidP="005C3E49">
            <w:pPr>
              <w:rPr>
                <w:sz w:val="22"/>
                <w:szCs w:val="22"/>
              </w:rPr>
            </w:pPr>
          </w:p>
          <w:p w:rsidR="00AE6E24" w:rsidRPr="009C6343" w:rsidRDefault="00637B75" w:rsidP="005C3E49">
            <w:pPr>
              <w:rPr>
                <w:sz w:val="22"/>
                <w:szCs w:val="22"/>
              </w:rPr>
            </w:pPr>
            <w:r>
              <w:rPr>
                <w:sz w:val="22"/>
                <w:szCs w:val="22"/>
              </w:rPr>
              <w:t>Vous s</w:t>
            </w:r>
            <w:r w:rsidR="00AE6E24" w:rsidRPr="009C6343">
              <w:rPr>
                <w:sz w:val="22"/>
                <w:szCs w:val="22"/>
              </w:rPr>
              <w:t>auvegardez votre commande client.</w:t>
            </w:r>
          </w:p>
          <w:p w:rsidR="00AE6E24" w:rsidRPr="009C6343" w:rsidRDefault="00AE6E24" w:rsidP="005C3E49">
            <w:pPr>
              <w:rPr>
                <w:sz w:val="22"/>
                <w:szCs w:val="22"/>
              </w:rPr>
            </w:pPr>
          </w:p>
          <w:p w:rsidR="00D115B9" w:rsidRDefault="00AE6E24" w:rsidP="005C3E49">
            <w:pPr>
              <w:rPr>
                <w:sz w:val="22"/>
                <w:szCs w:val="22"/>
              </w:rPr>
            </w:pPr>
            <w:r w:rsidRPr="009C6343">
              <w:rPr>
                <w:sz w:val="22"/>
                <w:szCs w:val="22"/>
              </w:rPr>
              <w:t xml:space="preserve">Votre responsable souhaite également s’assurer des effets </w:t>
            </w:r>
            <w:r w:rsidRPr="009C6343">
              <w:rPr>
                <w:sz w:val="22"/>
                <w:szCs w:val="22"/>
              </w:rPr>
              <w:lastRenderedPageBreak/>
              <w:t xml:space="preserve">d’un blocage d’un client. </w:t>
            </w:r>
          </w:p>
          <w:p w:rsidR="00D115B9" w:rsidRDefault="00D115B9" w:rsidP="005C3E49">
            <w:pPr>
              <w:rPr>
                <w:sz w:val="22"/>
                <w:szCs w:val="22"/>
              </w:rPr>
            </w:pPr>
          </w:p>
          <w:p w:rsidR="00B45CC3" w:rsidRDefault="00AE6E24" w:rsidP="005C3E49">
            <w:pPr>
              <w:rPr>
                <w:sz w:val="22"/>
                <w:szCs w:val="22"/>
              </w:rPr>
            </w:pPr>
            <w:r w:rsidRPr="009C6343">
              <w:rPr>
                <w:sz w:val="22"/>
                <w:szCs w:val="22"/>
              </w:rPr>
              <w:t xml:space="preserve">Dans le cas, par exemple, où Vous voudriez interrompre temporairement des relations commerciales. Vous faîtes un essai avec votre client BOUYGUES. </w:t>
            </w:r>
          </w:p>
          <w:p w:rsidR="00B45CC3" w:rsidRDefault="00B45CC3" w:rsidP="005C3E49">
            <w:pPr>
              <w:rPr>
                <w:sz w:val="22"/>
                <w:szCs w:val="22"/>
              </w:rPr>
            </w:pPr>
          </w:p>
          <w:p w:rsidR="00D115B9" w:rsidRDefault="00AE6E24" w:rsidP="005C3E49">
            <w:pPr>
              <w:rPr>
                <w:sz w:val="22"/>
                <w:szCs w:val="22"/>
              </w:rPr>
            </w:pPr>
            <w:r w:rsidRPr="009C6343">
              <w:rPr>
                <w:sz w:val="22"/>
                <w:szCs w:val="22"/>
              </w:rPr>
              <w:t>Vous le bloquez</w:t>
            </w:r>
            <w:r w:rsidR="00D115B9">
              <w:rPr>
                <w:sz w:val="22"/>
                <w:szCs w:val="22"/>
              </w:rPr>
              <w:t xml:space="preserve"> au niveau </w:t>
            </w:r>
            <w:r w:rsidR="00B45CC3" w:rsidRPr="00B45CC3">
              <w:rPr>
                <w:sz w:val="22"/>
                <w:szCs w:val="22"/>
              </w:rPr>
              <w:t xml:space="preserve">Blocage commandes client </w:t>
            </w:r>
            <w:r w:rsidR="00B45CC3">
              <w:rPr>
                <w:sz w:val="22"/>
                <w:szCs w:val="22"/>
              </w:rPr>
              <w:t xml:space="preserve">(code </w:t>
            </w:r>
            <w:r w:rsidR="00B45CC3" w:rsidRPr="00B45CC3">
              <w:rPr>
                <w:sz w:val="22"/>
                <w:szCs w:val="22"/>
              </w:rPr>
              <w:t>01</w:t>
            </w:r>
            <w:r w:rsidR="00B45CC3" w:rsidRPr="00B45CC3">
              <w:rPr>
                <w:sz w:val="22"/>
                <w:szCs w:val="22"/>
              </w:rPr>
              <w:tab/>
              <w:t>Blocage général</w:t>
            </w:r>
            <w:r w:rsidR="00B45CC3">
              <w:rPr>
                <w:sz w:val="22"/>
                <w:szCs w:val="22"/>
              </w:rPr>
              <w:t>) pour</w:t>
            </w:r>
            <w:r w:rsidR="00D115B9">
              <w:rPr>
                <w:sz w:val="22"/>
                <w:szCs w:val="22"/>
              </w:rPr>
              <w:t xml:space="preserve"> votre domaine commercial</w:t>
            </w:r>
            <w:r w:rsidRPr="009C6343">
              <w:rPr>
                <w:sz w:val="22"/>
                <w:szCs w:val="22"/>
              </w:rPr>
              <w:t xml:space="preserve">. </w:t>
            </w:r>
          </w:p>
          <w:p w:rsidR="00D115B9" w:rsidRDefault="00D115B9" w:rsidP="005C3E49">
            <w:pPr>
              <w:rPr>
                <w:sz w:val="22"/>
                <w:szCs w:val="22"/>
              </w:rPr>
            </w:pPr>
          </w:p>
          <w:p w:rsidR="00AE6E24" w:rsidRPr="009C6343" w:rsidRDefault="00AE6E24" w:rsidP="005C3E49">
            <w:pPr>
              <w:rPr>
                <w:sz w:val="22"/>
                <w:szCs w:val="22"/>
              </w:rPr>
            </w:pPr>
            <w:r w:rsidRPr="009C6343">
              <w:rPr>
                <w:sz w:val="22"/>
                <w:szCs w:val="22"/>
              </w:rPr>
              <w:t xml:space="preserve">Vous essayez de créer un contrat en quantité </w:t>
            </w:r>
            <w:r w:rsidR="00637B75">
              <w:rPr>
                <w:sz w:val="22"/>
                <w:szCs w:val="22"/>
              </w:rPr>
              <w:t>(</w:t>
            </w:r>
            <w:r w:rsidR="00637B75" w:rsidRPr="00637B75">
              <w:rPr>
                <w:sz w:val="22"/>
                <w:szCs w:val="22"/>
              </w:rPr>
              <w:t>KM</w:t>
            </w:r>
            <w:r w:rsidR="00637B75">
              <w:rPr>
                <w:sz w:val="22"/>
                <w:szCs w:val="22"/>
              </w:rPr>
              <w:t xml:space="preserve"> </w:t>
            </w:r>
            <w:r w:rsidR="00637B75" w:rsidRPr="00637B75">
              <w:rPr>
                <w:sz w:val="22"/>
                <w:szCs w:val="22"/>
              </w:rPr>
              <w:t>Contrat en quantité</w:t>
            </w:r>
            <w:r w:rsidR="00637B75">
              <w:rPr>
                <w:sz w:val="22"/>
                <w:szCs w:val="22"/>
              </w:rPr>
              <w:t xml:space="preserve">) </w:t>
            </w:r>
            <w:r w:rsidRPr="009C6343">
              <w:rPr>
                <w:sz w:val="22"/>
                <w:szCs w:val="22"/>
              </w:rPr>
              <w:t>avec votre code client et votre article Ascenseur modèle 10##.</w:t>
            </w:r>
          </w:p>
          <w:p w:rsidR="00AE6E24" w:rsidRDefault="00AE6E24" w:rsidP="005C3E49">
            <w:pPr>
              <w:rPr>
                <w:sz w:val="22"/>
                <w:szCs w:val="22"/>
              </w:rPr>
            </w:pPr>
          </w:p>
          <w:p w:rsidR="00B45CC3" w:rsidRPr="009C6343" w:rsidRDefault="00B45CC3" w:rsidP="00B45CC3">
            <w:pPr>
              <w:rPr>
                <w:sz w:val="22"/>
                <w:szCs w:val="22"/>
              </w:rPr>
            </w:pPr>
            <w:r w:rsidRPr="009C6343">
              <w:rPr>
                <w:sz w:val="22"/>
                <w:szCs w:val="22"/>
              </w:rPr>
              <w:t xml:space="preserve">Vous vérifiez </w:t>
            </w:r>
            <w:r>
              <w:rPr>
                <w:sz w:val="22"/>
                <w:szCs w:val="22"/>
              </w:rPr>
              <w:t xml:space="preserve">la présence ou l’absence d’un blocage. </w:t>
            </w:r>
          </w:p>
          <w:p w:rsidR="00B45CC3" w:rsidRDefault="00B45CC3" w:rsidP="005C3E49">
            <w:pPr>
              <w:rPr>
                <w:sz w:val="22"/>
                <w:szCs w:val="22"/>
              </w:rPr>
            </w:pPr>
          </w:p>
          <w:p w:rsidR="00BE14AA" w:rsidRPr="009C6343" w:rsidRDefault="00BE14AA" w:rsidP="00BE14AA">
            <w:pPr>
              <w:rPr>
                <w:sz w:val="22"/>
                <w:szCs w:val="22"/>
              </w:rPr>
            </w:pPr>
            <w:r w:rsidRPr="009C6343">
              <w:rPr>
                <w:sz w:val="22"/>
                <w:szCs w:val="22"/>
              </w:rPr>
              <w:t xml:space="preserve">Vous essayez de créer </w:t>
            </w:r>
            <w:r>
              <w:rPr>
                <w:sz w:val="22"/>
                <w:szCs w:val="22"/>
              </w:rPr>
              <w:t xml:space="preserve">une commande client CDCL </w:t>
            </w:r>
            <w:r w:rsidRPr="009C6343">
              <w:rPr>
                <w:sz w:val="22"/>
                <w:szCs w:val="22"/>
              </w:rPr>
              <w:t>avec votre code client et votre article Ascenseur modèle 10##.</w:t>
            </w:r>
          </w:p>
          <w:p w:rsidR="00BE14AA" w:rsidRDefault="00BE14AA" w:rsidP="005C3E49">
            <w:pPr>
              <w:rPr>
                <w:sz w:val="22"/>
                <w:szCs w:val="22"/>
              </w:rPr>
            </w:pPr>
          </w:p>
          <w:p w:rsidR="00B45CC3" w:rsidRPr="009C6343" w:rsidRDefault="00B45CC3" w:rsidP="00B45CC3">
            <w:pPr>
              <w:rPr>
                <w:sz w:val="22"/>
                <w:szCs w:val="22"/>
              </w:rPr>
            </w:pPr>
            <w:r w:rsidRPr="009C6343">
              <w:rPr>
                <w:sz w:val="22"/>
                <w:szCs w:val="22"/>
              </w:rPr>
              <w:t xml:space="preserve">Vous vérifiez </w:t>
            </w:r>
            <w:r>
              <w:rPr>
                <w:sz w:val="22"/>
                <w:szCs w:val="22"/>
              </w:rPr>
              <w:t xml:space="preserve">la présence ou l’absence d’un blocage. </w:t>
            </w:r>
          </w:p>
          <w:p w:rsidR="00B45CC3" w:rsidRPr="009C6343" w:rsidRDefault="00B45CC3" w:rsidP="005C3E49">
            <w:pPr>
              <w:rPr>
                <w:sz w:val="22"/>
                <w:szCs w:val="22"/>
              </w:rPr>
            </w:pPr>
          </w:p>
          <w:p w:rsidR="00AE6E24" w:rsidRPr="009C6343" w:rsidRDefault="00AE6E24" w:rsidP="002F066E">
            <w:pPr>
              <w:rPr>
                <w:sz w:val="22"/>
                <w:szCs w:val="22"/>
              </w:rPr>
            </w:pPr>
            <w:r w:rsidRPr="009C6343">
              <w:rPr>
                <w:sz w:val="22"/>
                <w:szCs w:val="22"/>
              </w:rPr>
              <w:t xml:space="preserve">Vous vérifiez </w:t>
            </w:r>
            <w:r w:rsidR="00B45CC3">
              <w:rPr>
                <w:sz w:val="22"/>
                <w:szCs w:val="22"/>
              </w:rPr>
              <w:t>le point de paramétrage permettant de faire le lien entre un code blocage et un document de vente.</w:t>
            </w:r>
          </w:p>
          <w:p w:rsidR="00AE6E24" w:rsidRDefault="00AE6E24" w:rsidP="005C3E49">
            <w:pPr>
              <w:rPr>
                <w:sz w:val="22"/>
                <w:szCs w:val="22"/>
              </w:rPr>
            </w:pPr>
          </w:p>
          <w:p w:rsidR="00B45CC3" w:rsidRPr="009C6343" w:rsidRDefault="00B45CC3" w:rsidP="00B45CC3">
            <w:pPr>
              <w:rPr>
                <w:sz w:val="22"/>
                <w:szCs w:val="22"/>
              </w:rPr>
            </w:pPr>
            <w:r w:rsidRPr="009C6343">
              <w:rPr>
                <w:sz w:val="22"/>
                <w:szCs w:val="22"/>
              </w:rPr>
              <w:t xml:space="preserve">Vous annulez votre </w:t>
            </w:r>
            <w:r>
              <w:rPr>
                <w:sz w:val="22"/>
                <w:szCs w:val="22"/>
              </w:rPr>
              <w:t>code de blocage</w:t>
            </w:r>
            <w:r w:rsidRPr="009C6343">
              <w:rPr>
                <w:sz w:val="22"/>
                <w:szCs w:val="22"/>
              </w:rPr>
              <w:t xml:space="preserve"> dans votre fiche client.</w:t>
            </w:r>
          </w:p>
          <w:p w:rsidR="00B45CC3" w:rsidRPr="009C6343" w:rsidRDefault="00B45CC3" w:rsidP="005C3E49">
            <w:pPr>
              <w:rPr>
                <w:sz w:val="22"/>
                <w:szCs w:val="22"/>
              </w:rPr>
            </w:pPr>
          </w:p>
          <w:p w:rsidR="00AE6E24" w:rsidRDefault="00AE6E24" w:rsidP="005C3E49">
            <w:pPr>
              <w:rPr>
                <w:sz w:val="22"/>
                <w:szCs w:val="22"/>
              </w:rPr>
            </w:pPr>
            <w:r w:rsidRPr="009C6343">
              <w:rPr>
                <w:sz w:val="22"/>
                <w:szCs w:val="22"/>
              </w:rPr>
              <w:t>Vous voulez afficher toutes les modifications apportées aux données de base de plusieurs clients du domaine commercial 1000/10/00. Vous exportez cette liste dans excel pour la soumettre à un auditeur.</w:t>
            </w:r>
          </w:p>
          <w:p w:rsidR="00637B75" w:rsidRDefault="00637B75" w:rsidP="005C3E49">
            <w:pPr>
              <w:rPr>
                <w:sz w:val="22"/>
                <w:szCs w:val="22"/>
              </w:rPr>
            </w:pPr>
          </w:p>
          <w:p w:rsidR="00637B75" w:rsidRDefault="00637B75" w:rsidP="00637B75">
            <w:pPr>
              <w:rPr>
                <w:sz w:val="22"/>
                <w:szCs w:val="22"/>
              </w:rPr>
            </w:pPr>
            <w:r w:rsidRPr="009C6343">
              <w:rPr>
                <w:sz w:val="22"/>
                <w:szCs w:val="22"/>
              </w:rPr>
              <w:lastRenderedPageBreak/>
              <w:t xml:space="preserve">Vous essayez de créer à nouveau </w:t>
            </w:r>
            <w:r>
              <w:rPr>
                <w:sz w:val="22"/>
                <w:szCs w:val="22"/>
              </w:rPr>
              <w:t>votre contrat.</w:t>
            </w:r>
          </w:p>
          <w:p w:rsidR="00637B75" w:rsidRDefault="00637B75" w:rsidP="00637B75">
            <w:pPr>
              <w:rPr>
                <w:sz w:val="22"/>
                <w:szCs w:val="22"/>
              </w:rPr>
            </w:pPr>
          </w:p>
          <w:p w:rsidR="00637B75" w:rsidRPr="009C6343" w:rsidRDefault="00637B75" w:rsidP="00637B75">
            <w:pPr>
              <w:rPr>
                <w:sz w:val="22"/>
                <w:szCs w:val="22"/>
              </w:rPr>
            </w:pPr>
            <w:r>
              <w:rPr>
                <w:sz w:val="22"/>
                <w:szCs w:val="22"/>
              </w:rPr>
              <w:t>Vous créez un appel sur contrat que vous livrez et facturez.</w:t>
            </w:r>
          </w:p>
          <w:p w:rsidR="00E85CEA" w:rsidRPr="009C6343" w:rsidRDefault="00E85CEA"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c>
          <w:tcPr>
            <w:tcW w:w="2977" w:type="dxa"/>
            <w:tcBorders>
              <w:top w:val="single" w:sz="4" w:space="0" w:color="auto"/>
              <w:left w:val="single" w:sz="4" w:space="0" w:color="auto"/>
              <w:bottom w:val="single" w:sz="4" w:space="0" w:color="auto"/>
              <w:right w:val="single" w:sz="4" w:space="0" w:color="auto"/>
            </w:tcBorders>
          </w:tcPr>
          <w:p w:rsidR="00BB60CE" w:rsidRPr="009C6343" w:rsidRDefault="00BB60CE" w:rsidP="005C3E49">
            <w:pPr>
              <w:rPr>
                <w:sz w:val="22"/>
                <w:szCs w:val="22"/>
              </w:rPr>
            </w:pPr>
            <w:r w:rsidRPr="009C6343">
              <w:rPr>
                <w:sz w:val="22"/>
                <w:szCs w:val="22"/>
              </w:rPr>
              <w:t>Rôles partenaire</w:t>
            </w:r>
          </w:p>
          <w:p w:rsidR="00BB60CE" w:rsidRPr="009C6343" w:rsidRDefault="00BB60CE" w:rsidP="005C3E49">
            <w:pPr>
              <w:rPr>
                <w:sz w:val="22"/>
                <w:szCs w:val="22"/>
              </w:rPr>
            </w:pPr>
          </w:p>
          <w:p w:rsidR="00AE6E24" w:rsidRPr="009C6343" w:rsidRDefault="00AE6E24" w:rsidP="005C3E49">
            <w:pPr>
              <w:rPr>
                <w:noProof/>
                <w:sz w:val="22"/>
                <w:szCs w:val="22"/>
              </w:rPr>
            </w:pPr>
            <w:r w:rsidRPr="009C6343">
              <w:rPr>
                <w:noProof/>
                <w:sz w:val="22"/>
                <w:szCs w:val="22"/>
              </w:rPr>
              <w:t>Création de fiches clients</w:t>
            </w:r>
            <w:r w:rsidR="00BB60CE" w:rsidRPr="009C6343">
              <w:rPr>
                <w:noProof/>
                <w:sz w:val="22"/>
                <w:szCs w:val="22"/>
              </w:rPr>
              <w:t xml:space="preserve"> VD01</w:t>
            </w:r>
          </w:p>
          <w:p w:rsidR="00BB60CE" w:rsidRPr="009C6343" w:rsidRDefault="00BB60CE" w:rsidP="005C3E49">
            <w:pPr>
              <w:rPr>
                <w:noProof/>
                <w:sz w:val="22"/>
                <w:szCs w:val="22"/>
              </w:rPr>
            </w:pPr>
          </w:p>
          <w:p w:rsidR="00BB60CE" w:rsidRPr="009C6343" w:rsidRDefault="00BB60CE" w:rsidP="005C3E49">
            <w:pPr>
              <w:rPr>
                <w:noProof/>
                <w:sz w:val="22"/>
                <w:szCs w:val="22"/>
              </w:rPr>
            </w:pPr>
            <w:r w:rsidRPr="009C6343">
              <w:rPr>
                <w:noProof/>
                <w:sz w:val="22"/>
                <w:szCs w:val="22"/>
              </w:rPr>
              <w:t>Modification de fiches clients</w:t>
            </w:r>
          </w:p>
          <w:p w:rsidR="00BB60CE" w:rsidRPr="009C6343" w:rsidRDefault="00BB60CE" w:rsidP="005C3E49">
            <w:pPr>
              <w:rPr>
                <w:noProof/>
                <w:sz w:val="22"/>
                <w:szCs w:val="22"/>
              </w:rPr>
            </w:pPr>
            <w:r w:rsidRPr="009C6343">
              <w:rPr>
                <w:noProof/>
                <w:sz w:val="22"/>
                <w:szCs w:val="22"/>
              </w:rPr>
              <w:t>VD02</w:t>
            </w:r>
          </w:p>
          <w:p w:rsidR="00AE6E24" w:rsidRPr="009C6343" w:rsidRDefault="00AE6E24" w:rsidP="005C3E49">
            <w:pPr>
              <w:rPr>
                <w:noProof/>
                <w:sz w:val="22"/>
                <w:szCs w:val="22"/>
              </w:rPr>
            </w:pPr>
          </w:p>
          <w:p w:rsidR="00BB60CE" w:rsidRPr="009C6343" w:rsidRDefault="00801AA1" w:rsidP="005C3E49">
            <w:pPr>
              <w:rPr>
                <w:b/>
                <w:bCs/>
                <w:color w:val="000080"/>
                <w:sz w:val="22"/>
                <w:szCs w:val="22"/>
              </w:rPr>
            </w:pPr>
            <w:hyperlink r:id="rId34" w:history="1">
              <w:r w:rsidR="00BB60CE" w:rsidRPr="009C6343">
                <w:rPr>
                  <w:rStyle w:val="Lienhypertexte"/>
                  <w:b/>
                  <w:bCs/>
                  <w:sz w:val="22"/>
                  <w:szCs w:val="22"/>
                </w:rPr>
                <w:t xml:space="preserve">Affichage d'informations </w:t>
              </w:r>
              <w:r w:rsidR="00BB60CE" w:rsidRPr="009C6343">
                <w:rPr>
                  <w:rStyle w:val="Lienhypertexte"/>
                  <w:b/>
                  <w:bCs/>
                  <w:sz w:val="22"/>
                  <w:szCs w:val="22"/>
                </w:rPr>
                <w:lastRenderedPageBreak/>
                <w:t>complémentaires sur les fiches clients</w:t>
              </w:r>
            </w:hyperlink>
          </w:p>
          <w:p w:rsidR="00BB60CE" w:rsidRPr="009C6343" w:rsidRDefault="00BB60CE" w:rsidP="005C3E49">
            <w:pPr>
              <w:rPr>
                <w:noProof/>
                <w:sz w:val="22"/>
                <w:szCs w:val="22"/>
              </w:rPr>
            </w:pPr>
            <w:r w:rsidRPr="009C6343">
              <w:rPr>
                <w:b/>
                <w:bCs/>
                <w:color w:val="000080"/>
                <w:sz w:val="22"/>
                <w:szCs w:val="22"/>
              </w:rPr>
              <w:t>VD03</w:t>
            </w:r>
          </w:p>
          <w:p w:rsidR="00AE6E24" w:rsidRPr="009C6343" w:rsidRDefault="00AE6E24" w:rsidP="005C3E49">
            <w:pPr>
              <w:rPr>
                <w:noProof/>
                <w:sz w:val="22"/>
                <w:szCs w:val="22"/>
              </w:rPr>
            </w:pPr>
            <w:r w:rsidRPr="009C6343">
              <w:rPr>
                <w:noProof/>
                <w:sz w:val="22"/>
                <w:szCs w:val="22"/>
              </w:rPr>
              <w:t>Affichage d'informations complémentaires sur les fiches clients</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Suppression d'une fiche client</w:t>
            </w:r>
          </w:p>
          <w:p w:rsidR="00AE6E24" w:rsidRPr="009C6343" w:rsidRDefault="00AE6E24" w:rsidP="005C3E49">
            <w:pPr>
              <w:rPr>
                <w:noProof/>
                <w:sz w:val="22"/>
                <w:szCs w:val="22"/>
              </w:rPr>
            </w:pP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Blocage d'une fiche client</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Affichage des modifications de la fiche client</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 xml:space="preserve">Vous êtes une multinationale qui possède des entreprises en Europe, Asie et Amérique du Nord. En Europe,  vous avez des entreprises en France et Grande-Bretagne.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Votre entreprise compte 2 divisions de production en Allemagne. Les pompes sont assemblées dans les divisions de 1000 et 1200.</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êtes chargé de la création et de la gestion des fiches article au sein de votre entreprise. Vous devez créer une fiche article pour un ressort de pompe##.</w:t>
            </w:r>
          </w:p>
          <w:p w:rsidR="00AE6E24" w:rsidRPr="009C6343" w:rsidRDefault="00AE6E24" w:rsidP="005C3E49">
            <w:pPr>
              <w:rPr>
                <w:sz w:val="22"/>
                <w:szCs w:val="22"/>
              </w:rPr>
            </w:pPr>
            <w:r w:rsidRPr="009C6343">
              <w:rPr>
                <w:sz w:val="22"/>
                <w:szCs w:val="22"/>
              </w:rPr>
              <w:t>Vous créez une fiche article pour les matières premières en collaboration avec les autres services concernés. La première utilisation de l'article doit avoir lieu dans votre division. Vous devez donc gérer plusieurs vues de la fiche article.</w:t>
            </w:r>
          </w:p>
          <w:p w:rsidR="00AE6E24" w:rsidRPr="009C6343" w:rsidRDefault="00AE6E24" w:rsidP="005C3E49">
            <w:pPr>
              <w:rPr>
                <w:sz w:val="22"/>
                <w:szCs w:val="22"/>
              </w:rPr>
            </w:pPr>
            <w:r w:rsidRPr="009C6343">
              <w:rPr>
                <w:sz w:val="22"/>
                <w:szCs w:val="22"/>
              </w:rPr>
              <w:t xml:space="preserve">Article : Ne rien saisir </w:t>
            </w:r>
          </w:p>
          <w:p w:rsidR="00AE6E24" w:rsidRPr="009C6343" w:rsidRDefault="00AE6E24" w:rsidP="005C3E49">
            <w:pPr>
              <w:rPr>
                <w:sz w:val="22"/>
                <w:szCs w:val="22"/>
              </w:rPr>
            </w:pPr>
            <w:r w:rsidRPr="009C6343">
              <w:rPr>
                <w:sz w:val="22"/>
                <w:szCs w:val="22"/>
              </w:rPr>
              <w:t>Branche : Pharmacie (P)</w:t>
            </w:r>
          </w:p>
          <w:p w:rsidR="00AE6E24" w:rsidRPr="009C6343" w:rsidRDefault="00AE6E24" w:rsidP="005C3E49">
            <w:pPr>
              <w:rPr>
                <w:sz w:val="22"/>
                <w:szCs w:val="22"/>
              </w:rPr>
            </w:pPr>
            <w:r w:rsidRPr="009C6343">
              <w:rPr>
                <w:sz w:val="22"/>
                <w:szCs w:val="22"/>
              </w:rPr>
              <w:t>Type d'article : Matières premières (ROH)</w:t>
            </w:r>
          </w:p>
          <w:p w:rsidR="00AE6E24" w:rsidRPr="009C6343" w:rsidRDefault="00AE6E24" w:rsidP="005C3E49">
            <w:pPr>
              <w:rPr>
                <w:sz w:val="22"/>
                <w:szCs w:val="22"/>
              </w:rPr>
            </w:pPr>
            <w:r w:rsidRPr="009C6343">
              <w:rPr>
                <w:sz w:val="22"/>
                <w:szCs w:val="22"/>
              </w:rPr>
              <w:t>Sélection de vue(s)</w:t>
            </w:r>
          </w:p>
          <w:p w:rsidR="00AE6E24" w:rsidRPr="009C6343" w:rsidRDefault="00AE6E24" w:rsidP="005C3E49">
            <w:pPr>
              <w:rPr>
                <w:sz w:val="22"/>
                <w:szCs w:val="22"/>
              </w:rPr>
            </w:pPr>
            <w:r w:rsidRPr="009C6343">
              <w:rPr>
                <w:sz w:val="22"/>
                <w:szCs w:val="22"/>
              </w:rPr>
              <w:t>Choisissez les vues Données de base 1, Achats, Texte de commande et Données générales de division/stockage 1.</w:t>
            </w:r>
          </w:p>
          <w:p w:rsidR="00AE6E24" w:rsidRPr="009C6343" w:rsidRDefault="00AE6E24" w:rsidP="005C3E49">
            <w:pPr>
              <w:rPr>
                <w:sz w:val="22"/>
                <w:szCs w:val="22"/>
              </w:rPr>
            </w:pPr>
            <w:r w:rsidRPr="009C6343">
              <w:rPr>
                <w:sz w:val="22"/>
                <w:szCs w:val="22"/>
              </w:rPr>
              <w:t>Niveaux organisationnels :</w:t>
            </w:r>
          </w:p>
          <w:p w:rsidR="00AE6E24" w:rsidRPr="009C6343" w:rsidRDefault="00AE6E24" w:rsidP="005C3E49">
            <w:pPr>
              <w:rPr>
                <w:sz w:val="22"/>
                <w:szCs w:val="22"/>
              </w:rPr>
            </w:pPr>
            <w:r w:rsidRPr="009C6343">
              <w:rPr>
                <w:sz w:val="22"/>
                <w:szCs w:val="22"/>
              </w:rPr>
              <w:t>Division : 1000</w:t>
            </w:r>
          </w:p>
          <w:p w:rsidR="00AE6E24" w:rsidRPr="009C6343" w:rsidRDefault="00AE6E24" w:rsidP="005C3E49">
            <w:pPr>
              <w:rPr>
                <w:sz w:val="22"/>
                <w:szCs w:val="22"/>
              </w:rPr>
            </w:pPr>
            <w:r w:rsidRPr="009C6343">
              <w:rPr>
                <w:sz w:val="22"/>
                <w:szCs w:val="22"/>
              </w:rPr>
              <w:t>Magasin : 0001</w:t>
            </w:r>
          </w:p>
          <w:p w:rsidR="00AE6E24" w:rsidRPr="009C6343" w:rsidRDefault="00AE6E24" w:rsidP="005C3E49">
            <w:pPr>
              <w:rPr>
                <w:sz w:val="22"/>
                <w:szCs w:val="22"/>
              </w:rPr>
            </w:pPr>
            <w:r w:rsidRPr="009C6343">
              <w:rPr>
                <w:sz w:val="22"/>
                <w:szCs w:val="22"/>
              </w:rPr>
              <w:t>Données de base :</w:t>
            </w:r>
          </w:p>
          <w:p w:rsidR="00AE6E24" w:rsidRPr="009C6343" w:rsidRDefault="00AE6E24" w:rsidP="005C3E49">
            <w:pPr>
              <w:rPr>
                <w:sz w:val="22"/>
                <w:szCs w:val="22"/>
              </w:rPr>
            </w:pPr>
            <w:r w:rsidRPr="009C6343">
              <w:rPr>
                <w:sz w:val="22"/>
                <w:szCs w:val="22"/>
              </w:rPr>
              <w:lastRenderedPageBreak/>
              <w:t>La désignation de l'article est ressort avant extra large-##.</w:t>
            </w:r>
          </w:p>
          <w:p w:rsidR="00AE6E24" w:rsidRPr="009C6343" w:rsidRDefault="00AE6E24" w:rsidP="005C3E49">
            <w:pPr>
              <w:rPr>
                <w:sz w:val="22"/>
                <w:szCs w:val="22"/>
              </w:rPr>
            </w:pPr>
            <w:r w:rsidRPr="009C6343">
              <w:rPr>
                <w:sz w:val="22"/>
                <w:szCs w:val="22"/>
              </w:rPr>
              <w:t>L'unité de quantité de base du ressort avant est la pièce (PC). Le ressort avant est affecté au groupe de marchandises 017 Pharma.</w:t>
            </w:r>
          </w:p>
          <w:p w:rsidR="00AE6E24" w:rsidRPr="009C6343" w:rsidRDefault="00AE6E24" w:rsidP="005C3E49">
            <w:pPr>
              <w:rPr>
                <w:sz w:val="22"/>
                <w:szCs w:val="22"/>
              </w:rPr>
            </w:pPr>
            <w:r w:rsidRPr="009C6343">
              <w:rPr>
                <w:sz w:val="22"/>
                <w:szCs w:val="22"/>
              </w:rPr>
              <w:t>Le poids brut est 0,4 kg et le poids net 0, 38 kg.</w:t>
            </w:r>
          </w:p>
          <w:p w:rsidR="00AE6E24" w:rsidRPr="009C6343" w:rsidRDefault="00AE6E24" w:rsidP="005C3E49">
            <w:pPr>
              <w:rPr>
                <w:sz w:val="22"/>
                <w:szCs w:val="22"/>
              </w:rPr>
            </w:pPr>
            <w:r w:rsidRPr="009C6343">
              <w:rPr>
                <w:sz w:val="22"/>
                <w:szCs w:val="22"/>
              </w:rPr>
              <w:t>Le ressort avant étant utilisé dans d'autres pays, vous pouvez également gérer la désignation de l'article dans d'autres langues.</w:t>
            </w:r>
          </w:p>
          <w:p w:rsidR="00AE6E24" w:rsidRPr="009C6343" w:rsidRDefault="00AE6E24" w:rsidP="005C3E49">
            <w:pPr>
              <w:rPr>
                <w:i/>
                <w:iCs/>
                <w:sz w:val="22"/>
                <w:szCs w:val="22"/>
              </w:rPr>
            </w:pPr>
            <w:r w:rsidRPr="009C6343">
              <w:rPr>
                <w:sz w:val="22"/>
                <w:szCs w:val="22"/>
              </w:rPr>
              <w:t xml:space="preserve">Vous pouvez entrer d'autres désignations au niveau des données supplémentaires en appuyant sur le bouton </w:t>
            </w:r>
            <w:r w:rsidRPr="009C6343">
              <w:rPr>
                <w:i/>
                <w:iCs/>
                <w:sz w:val="22"/>
                <w:szCs w:val="22"/>
              </w:rPr>
              <w:t>[Données supplémentaires].</w:t>
            </w:r>
          </w:p>
          <w:p w:rsidR="00AE6E24" w:rsidRPr="009C6343" w:rsidRDefault="00AE6E24" w:rsidP="005C3E49">
            <w:pPr>
              <w:rPr>
                <w:sz w:val="22"/>
                <w:szCs w:val="22"/>
              </w:rPr>
            </w:pPr>
            <w:r w:rsidRPr="009C6343">
              <w:rPr>
                <w:sz w:val="22"/>
                <w:szCs w:val="22"/>
              </w:rPr>
              <w:t>Achats :</w:t>
            </w:r>
          </w:p>
          <w:p w:rsidR="00AE6E24" w:rsidRPr="009C6343" w:rsidRDefault="00AE6E24" w:rsidP="005C3E49">
            <w:pPr>
              <w:rPr>
                <w:sz w:val="22"/>
                <w:szCs w:val="22"/>
              </w:rPr>
            </w:pPr>
            <w:r w:rsidRPr="009C6343">
              <w:rPr>
                <w:sz w:val="22"/>
                <w:szCs w:val="22"/>
              </w:rPr>
              <w:t>Votre groupe d'acheteurs 000 (CESI) est chargé de l'approvisionnement en ressort avant.</w:t>
            </w:r>
          </w:p>
          <w:p w:rsidR="00747F5E" w:rsidRPr="009C6343" w:rsidRDefault="00747F5E" w:rsidP="005C3E49">
            <w:pPr>
              <w:rPr>
                <w:sz w:val="22"/>
                <w:szCs w:val="22"/>
              </w:rPr>
            </w:pPr>
            <w:r w:rsidRPr="009C6343">
              <w:rPr>
                <w:sz w:val="22"/>
                <w:szCs w:val="22"/>
              </w:rPr>
              <w:t>Vous aurez une gestion par lots.</w:t>
            </w:r>
          </w:p>
          <w:p w:rsidR="00AE6E24" w:rsidRPr="009C6343" w:rsidRDefault="00AE6E24" w:rsidP="005C3E49">
            <w:pPr>
              <w:rPr>
                <w:sz w:val="22"/>
                <w:szCs w:val="22"/>
              </w:rPr>
            </w:pPr>
            <w:r w:rsidRPr="009C6343">
              <w:rPr>
                <w:sz w:val="22"/>
                <w:szCs w:val="22"/>
              </w:rPr>
              <w:t>Vous devez envoyer les lettres de relance au sujet des marchandises non livrées après 10, 20 et 30 jours. Les livraisons incomplètes ou excédentaires ne sont pas acceptées. Sélectionnez la clé des valeurs d'achats pertinente.</w:t>
            </w:r>
          </w:p>
          <w:p w:rsidR="00AE6E24" w:rsidRPr="009C6343" w:rsidRDefault="00AE6E24" w:rsidP="005C3E49">
            <w:pPr>
              <w:rPr>
                <w:sz w:val="22"/>
                <w:szCs w:val="22"/>
              </w:rPr>
            </w:pPr>
            <w:r w:rsidRPr="009C6343">
              <w:rPr>
                <w:sz w:val="22"/>
                <w:szCs w:val="22"/>
              </w:rPr>
              <w:t>Il faut 2 jours pour traiter l'entrée de marchandises pour cet article.</w:t>
            </w:r>
          </w:p>
          <w:p w:rsidR="00AE6E24" w:rsidRPr="009C6343" w:rsidRDefault="00AE6E24" w:rsidP="005C3E49">
            <w:pPr>
              <w:rPr>
                <w:sz w:val="22"/>
                <w:szCs w:val="22"/>
              </w:rPr>
            </w:pPr>
            <w:r w:rsidRPr="009C6343">
              <w:rPr>
                <w:sz w:val="22"/>
                <w:szCs w:val="22"/>
              </w:rPr>
              <w:t>Texte de commande :</w:t>
            </w:r>
          </w:p>
          <w:p w:rsidR="00AE6E24" w:rsidRPr="009C6343" w:rsidRDefault="00AE6E24" w:rsidP="005C3E49">
            <w:pPr>
              <w:rPr>
                <w:sz w:val="22"/>
                <w:szCs w:val="22"/>
              </w:rPr>
            </w:pPr>
            <w:r w:rsidRPr="009C6343">
              <w:rPr>
                <w:sz w:val="22"/>
                <w:szCs w:val="22"/>
              </w:rPr>
              <w:t>Insérez le texte suivant : "L'article livré doit répondre à nos spécifications techniques numéro 65432".</w:t>
            </w:r>
          </w:p>
          <w:p w:rsidR="00AE6E24" w:rsidRPr="009C6343" w:rsidRDefault="00AE6E24" w:rsidP="005C3E49">
            <w:pPr>
              <w:rPr>
                <w:sz w:val="22"/>
                <w:szCs w:val="22"/>
              </w:rPr>
            </w:pPr>
            <w:r w:rsidRPr="009C6343">
              <w:rPr>
                <w:sz w:val="22"/>
                <w:szCs w:val="22"/>
              </w:rPr>
              <w:t>Vous pouvez également entrer le texte de commande dans une autre langue (En allemand).</w:t>
            </w:r>
          </w:p>
          <w:p w:rsidR="00AE6E24" w:rsidRPr="009C6343" w:rsidRDefault="00AE6E24" w:rsidP="005C3E49">
            <w:pPr>
              <w:rPr>
                <w:sz w:val="22"/>
                <w:szCs w:val="22"/>
              </w:rPr>
            </w:pPr>
            <w:r w:rsidRPr="009C6343">
              <w:rPr>
                <w:sz w:val="22"/>
                <w:szCs w:val="22"/>
              </w:rPr>
              <w:t xml:space="preserve">Lorsque vous créez une commande, le système utilise par défaut la langue utilisée dans la fiche fournisseur. La désignation de l'article et le texte de commande contenus </w:t>
            </w:r>
            <w:r w:rsidRPr="009C6343">
              <w:rPr>
                <w:sz w:val="22"/>
                <w:szCs w:val="22"/>
              </w:rPr>
              <w:lastRenderedPageBreak/>
              <w:t>dans la fiche article sont transférés et édités dans la langue utilisée au niveau de la commande</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Stockage 1 :</w:t>
            </w:r>
          </w:p>
          <w:p w:rsidR="00AE6E24" w:rsidRDefault="00AE6E24" w:rsidP="005C3E49">
            <w:pPr>
              <w:rPr>
                <w:sz w:val="22"/>
                <w:szCs w:val="22"/>
              </w:rPr>
            </w:pPr>
            <w:r w:rsidRPr="009C6343">
              <w:rPr>
                <w:sz w:val="22"/>
                <w:szCs w:val="22"/>
              </w:rPr>
              <w:t>Le ressort avant doit être stocké dans votre magasin à l'emplacement EMPL-01.</w:t>
            </w:r>
          </w:p>
          <w:p w:rsidR="00416B9A" w:rsidRPr="009C6343" w:rsidRDefault="00416B9A" w:rsidP="005C3E49">
            <w:pPr>
              <w:rPr>
                <w:sz w:val="22"/>
                <w:szCs w:val="22"/>
              </w:rPr>
            </w:pPr>
          </w:p>
          <w:p w:rsidR="00AE6E24" w:rsidRPr="009C6343" w:rsidRDefault="00AE6E24" w:rsidP="005C3E49">
            <w:pPr>
              <w:rPr>
                <w:sz w:val="22"/>
                <w:szCs w:val="22"/>
              </w:rPr>
            </w:pPr>
            <w:r w:rsidRPr="009C6343">
              <w:rPr>
                <w:sz w:val="22"/>
                <w:szCs w:val="22"/>
              </w:rPr>
              <w:t>Après avoir saisi toutes les données, sauvegardez votre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fiche article</w:t>
            </w:r>
          </w:p>
          <w:p w:rsidR="00AE6E24" w:rsidRPr="009C6343" w:rsidRDefault="00AE6E24" w:rsidP="005C3E49">
            <w:pPr>
              <w:rPr>
                <w:noProof/>
                <w:sz w:val="22"/>
                <w:szCs w:val="22"/>
              </w:rPr>
            </w:pPr>
            <w:r w:rsidRPr="009C6343">
              <w:rPr>
                <w:sz w:val="22"/>
                <w:szCs w:val="22"/>
              </w:rPr>
              <w:t>MM01 - Immédiatement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F066E">
            <w:pPr>
              <w:rPr>
                <w:sz w:val="22"/>
                <w:szCs w:val="22"/>
              </w:rPr>
            </w:pPr>
            <w:r w:rsidRPr="009C6343">
              <w:rPr>
                <w:sz w:val="22"/>
                <w:szCs w:val="22"/>
              </w:rPr>
              <w:lastRenderedPageBreak/>
              <w:t>Vous recevez une demande d'offre client sur code article ressort de pompe ##. Il s’agit de la demande d'un client à votre société pour la remise d’une offre  sans obligation.</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La quantité totale de 100,000 pièces du poste de la demande d'offre sera subdivisée entre 4 échéances en quantités partielles différentes (20, 30, 40 et 10) et en plusieurs dates de livraison correspondantes (Septembre, Octobre, Janvier et Avril).</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Dans votre demande d’offre de votre client, vous précisez un délai de livraison au 15 septembre au niveau de l’en-tête. Ce délai vous permet de convenir d’une période de livraison maximum garantie, une fois la commande passée.</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Votre responsable valide cette demande. Vous créez donc une offre à partir de votre demande d'offre.</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 xml:space="preserve">Vous consultez consulter la liste des offres en cours sur votre domaine commercial. </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lastRenderedPageBreak/>
              <w:t xml:space="preserve">Vous apportez des modifications à votre offre déjà saisies dans le système. Votre client en accord avec votre responsable vous demande d’ajouter dans votre offre toutes vos références que vous avez </w:t>
            </w:r>
            <w:r w:rsidR="002A1774" w:rsidRPr="009C6343">
              <w:rPr>
                <w:sz w:val="22"/>
                <w:szCs w:val="22"/>
              </w:rPr>
              <w:t>créées</w:t>
            </w:r>
            <w:r w:rsidRPr="009C6343">
              <w:rPr>
                <w:sz w:val="22"/>
                <w:szCs w:val="22"/>
              </w:rPr>
              <w:t>.</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Vous marquez le poste refusé (le 1er poste) et indiquez le motif du refus. Vous pouvez choisir une offre à modifier ou, si vous n'en connaissez pas le numéro, y accéder en sélectionnant Entrées possibles. Vous pouvez aussi générer une liste d'offres selon vos propres critères de sélection (client, article, probabilité, par exemple) et sélectionner les offres que vous voulez modifier.</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Vous créez une commande client standard en référence à votre offre.</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Vous pouvez bloquer votre commande client pour la Facturation</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Vous consultez l’état dynamique des stocks. Vous contrôlez que votre commande apparaît</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Vous exécutez un MRP collectif sur votre division avec l’option OP</w:t>
            </w:r>
          </w:p>
          <w:p w:rsidR="00AE6E24" w:rsidRPr="009C6343" w:rsidRDefault="00AE6E24" w:rsidP="002F066E">
            <w:pPr>
              <w:rPr>
                <w:sz w:val="22"/>
                <w:szCs w:val="22"/>
              </w:rPr>
            </w:pPr>
          </w:p>
          <w:p w:rsidR="00AE6E24" w:rsidRDefault="00AE6E24" w:rsidP="002F066E">
            <w:pPr>
              <w:rPr>
                <w:sz w:val="22"/>
                <w:szCs w:val="22"/>
              </w:rPr>
            </w:pPr>
            <w:r w:rsidRPr="009C6343">
              <w:rPr>
                <w:sz w:val="22"/>
                <w:szCs w:val="22"/>
              </w:rPr>
              <w:t xml:space="preserve">Vous convertissez votre OP en DA, vous affectez votre DA à une source d’approvisionnement, vous convertissez votre DA en commande, vous éditez votre commande, vous confirmez votre commande, vous créez une livraison entrante pour avec 50% de la quantité commandée, vous </w:t>
            </w:r>
            <w:r w:rsidRPr="009C6343">
              <w:rPr>
                <w:sz w:val="22"/>
                <w:szCs w:val="22"/>
              </w:rPr>
              <w:lastRenderedPageBreak/>
              <w:t>réceptionnez en contrôle qualité, vous contrôlez votre stock en contrôle qualité, vous transférez le stock en utilisation libre, vous faîtes ensuite votre facturation. Vous affichez ensuite la liste des factures enregistrées sur 2012.</w:t>
            </w:r>
          </w:p>
          <w:p w:rsidR="00E170CE" w:rsidRPr="009C6343" w:rsidRDefault="00E170CE" w:rsidP="002F066E">
            <w:pPr>
              <w:rPr>
                <w:sz w:val="22"/>
                <w:szCs w:val="22"/>
              </w:rPr>
            </w:pPr>
          </w:p>
          <w:p w:rsidR="00AE6E24" w:rsidRPr="009C6343" w:rsidRDefault="00AE6E24" w:rsidP="002F066E">
            <w:pPr>
              <w:rPr>
                <w:sz w:val="22"/>
                <w:szCs w:val="22"/>
              </w:rPr>
            </w:pPr>
            <w:r w:rsidRPr="009C6343">
              <w:rPr>
                <w:sz w:val="22"/>
                <w:szCs w:val="22"/>
              </w:rPr>
              <w:t>Dans votre commande client, vous déclenchez un nouveau contrôle de disponibilité manuellement. Si vous souhaitez effectuer le contrôle pour tous les postes du document, sélectionnez Document de vente &gt; Contrôler disponibilité sur l'écran d'en-tête. Si vous voulez vérifier la disponibilité au niveau d'un poste individuel, sélectionnez Traiter &gt; Disponibilité Poste.</w:t>
            </w:r>
          </w:p>
          <w:p w:rsidR="00AE6E24" w:rsidRPr="009C6343" w:rsidRDefault="00AE6E24"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F066E">
            <w:pPr>
              <w:rPr>
                <w:sz w:val="22"/>
                <w:szCs w:val="22"/>
              </w:rPr>
            </w:pPr>
            <w:r w:rsidRPr="009C6343">
              <w:rPr>
                <w:sz w:val="22"/>
                <w:szCs w:val="22"/>
              </w:rPr>
              <w:t>Création de fiches clients</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Affichage d'informations complémentaires sur les fiches clients</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Suppression d'une fiche client</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Suppression d'une fiche client</w:t>
            </w:r>
          </w:p>
          <w:p w:rsidR="00AE6E24" w:rsidRPr="009C6343" w:rsidRDefault="00AE6E24" w:rsidP="002F066E">
            <w:pPr>
              <w:rPr>
                <w:sz w:val="22"/>
                <w:szCs w:val="22"/>
              </w:rPr>
            </w:pP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Blocage d'une fiche client</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Affichage des modifications de la fiche client</w:t>
            </w: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 xml:space="preserve">Demandes d'offre client </w:t>
            </w:r>
          </w:p>
          <w:p w:rsidR="00AE6E24" w:rsidRPr="009C6343" w:rsidRDefault="00AE6E24" w:rsidP="002F066E">
            <w:pPr>
              <w:rPr>
                <w:sz w:val="22"/>
                <w:szCs w:val="22"/>
              </w:rPr>
            </w:pPr>
            <w:r w:rsidRPr="009C6343">
              <w:rPr>
                <w:sz w:val="22"/>
                <w:szCs w:val="22"/>
              </w:rPr>
              <w:t>Délais de livraison/Dates promises en ordres de vente</w:t>
            </w:r>
          </w:p>
          <w:p w:rsidR="00AE6E24" w:rsidRPr="009C6343" w:rsidRDefault="00AE6E24" w:rsidP="002F066E">
            <w:pPr>
              <w:rPr>
                <w:sz w:val="22"/>
                <w:szCs w:val="22"/>
              </w:rPr>
            </w:pPr>
            <w:r w:rsidRPr="009C6343">
              <w:rPr>
                <w:sz w:val="22"/>
                <w:szCs w:val="22"/>
              </w:rPr>
              <w:t>Création des offres</w:t>
            </w:r>
          </w:p>
          <w:p w:rsidR="00AE6E24" w:rsidRPr="009C6343" w:rsidRDefault="00AE6E24" w:rsidP="002F066E">
            <w:pPr>
              <w:rPr>
                <w:sz w:val="22"/>
                <w:szCs w:val="22"/>
              </w:rPr>
            </w:pPr>
            <w:r w:rsidRPr="009C6343">
              <w:rPr>
                <w:sz w:val="22"/>
                <w:szCs w:val="22"/>
              </w:rPr>
              <w:t>Affichage des offres</w:t>
            </w:r>
          </w:p>
          <w:p w:rsidR="00AE6E24" w:rsidRPr="009C6343" w:rsidRDefault="00AE6E24" w:rsidP="002F066E">
            <w:pPr>
              <w:rPr>
                <w:sz w:val="22"/>
                <w:szCs w:val="22"/>
              </w:rPr>
            </w:pPr>
            <w:r w:rsidRPr="009C6343">
              <w:rPr>
                <w:sz w:val="22"/>
                <w:szCs w:val="22"/>
              </w:rPr>
              <w:lastRenderedPageBreak/>
              <w:t>Modification des offres</w:t>
            </w:r>
          </w:p>
          <w:p w:rsidR="00AE6E24" w:rsidRPr="009C6343" w:rsidRDefault="00AE6E24" w:rsidP="002F066E">
            <w:pPr>
              <w:rPr>
                <w:sz w:val="22"/>
                <w:szCs w:val="22"/>
              </w:rPr>
            </w:pPr>
            <w:r w:rsidRPr="009C6343">
              <w:rPr>
                <w:sz w:val="22"/>
                <w:szCs w:val="22"/>
              </w:rPr>
              <w:t>Création des commandes client</w:t>
            </w:r>
          </w:p>
          <w:p w:rsidR="00AE6E24" w:rsidRPr="009C6343" w:rsidRDefault="00AE6E24" w:rsidP="002F066E">
            <w:pPr>
              <w:rPr>
                <w:sz w:val="22"/>
                <w:szCs w:val="22"/>
              </w:rPr>
            </w:pPr>
            <w:r w:rsidRPr="009C6343">
              <w:rPr>
                <w:sz w:val="22"/>
                <w:szCs w:val="22"/>
              </w:rPr>
              <w:t>blocage des commandes client</w:t>
            </w:r>
          </w:p>
          <w:p w:rsidR="00AE6E24" w:rsidRPr="009C6343" w:rsidRDefault="00AE6E24" w:rsidP="002F066E">
            <w:pPr>
              <w:rPr>
                <w:sz w:val="22"/>
                <w:szCs w:val="22"/>
              </w:rPr>
            </w:pPr>
          </w:p>
          <w:p w:rsidR="00AE6E24" w:rsidRPr="009C6343" w:rsidRDefault="00AE6E24" w:rsidP="002F066E">
            <w:pPr>
              <w:rPr>
                <w:sz w:val="22"/>
                <w:szCs w:val="22"/>
              </w:rPr>
            </w:pPr>
          </w:p>
          <w:p w:rsidR="00AE6E24" w:rsidRPr="009C6343" w:rsidRDefault="00AE6E24" w:rsidP="002F066E">
            <w:pPr>
              <w:rPr>
                <w:sz w:val="22"/>
                <w:szCs w:val="22"/>
              </w:rPr>
            </w:pPr>
          </w:p>
          <w:p w:rsidR="00AE6E24" w:rsidRPr="009C6343" w:rsidRDefault="00AE6E24" w:rsidP="002F066E">
            <w:pPr>
              <w:rPr>
                <w:sz w:val="22"/>
                <w:szCs w:val="22"/>
              </w:rPr>
            </w:pPr>
            <w:r w:rsidRPr="009C6343">
              <w:rPr>
                <w:sz w:val="22"/>
                <w:szCs w:val="22"/>
              </w:rPr>
              <w:t>Déclenchement manuel d'un contrôle</w:t>
            </w:r>
          </w:p>
          <w:p w:rsidR="00AE6E24" w:rsidRPr="009C6343" w:rsidRDefault="00AE6E24" w:rsidP="002F066E">
            <w:pPr>
              <w:rPr>
                <w:sz w:val="22"/>
                <w:szCs w:val="22"/>
              </w:rPr>
            </w:pPr>
            <w:r w:rsidRPr="009C6343">
              <w:rPr>
                <w:sz w:val="22"/>
                <w:szCs w:val="22"/>
              </w:rPr>
              <w:t>(Réactions au contrôle de disponibilité dans les documents de vente)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Les données comptables de votre article viennent de vous être transmises.</w:t>
            </w:r>
          </w:p>
          <w:p w:rsidR="00AE6E24" w:rsidRPr="009C6343" w:rsidRDefault="00AE6E24" w:rsidP="005C3E49">
            <w:pPr>
              <w:rPr>
                <w:sz w:val="22"/>
                <w:szCs w:val="22"/>
              </w:rPr>
            </w:pPr>
            <w:r w:rsidRPr="009C6343">
              <w:rPr>
                <w:sz w:val="22"/>
                <w:szCs w:val="22"/>
              </w:rPr>
              <w:t>Gérez ces données pour votre division. L'article est affecté à la classe de valorisation Matières premières 1 et est valorisé via la méthode du prix moyen pondéré. Le prix de valorisation équivaut à 8 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Développement d'une fiche article</w:t>
            </w:r>
          </w:p>
          <w:p w:rsidR="00AE6E24" w:rsidRPr="009C6343" w:rsidRDefault="00AE6E24" w:rsidP="005C3E49">
            <w:pPr>
              <w:rPr>
                <w:noProof/>
                <w:sz w:val="22"/>
                <w:szCs w:val="22"/>
              </w:rPr>
            </w:pPr>
            <w:r w:rsidRPr="009C6343">
              <w:rPr>
                <w:sz w:val="22"/>
                <w:szCs w:val="22"/>
              </w:rPr>
              <w:t>MM01 - Immédiatement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vous assurez que toutes les données ont été entrées dans votre fiche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noProof/>
                <w:sz w:val="22"/>
                <w:szCs w:val="22"/>
              </w:rPr>
              <w:t xml:space="preserve">Affichage </w:t>
            </w:r>
            <w:r w:rsidRPr="009C6343">
              <w:rPr>
                <w:sz w:val="22"/>
                <w:szCs w:val="22"/>
              </w:rPr>
              <w:t>d'une fiche article</w:t>
            </w:r>
          </w:p>
          <w:p w:rsidR="00AE6E24" w:rsidRPr="009C6343" w:rsidRDefault="00AE6E24" w:rsidP="005C3E49">
            <w:pPr>
              <w:rPr>
                <w:noProof/>
                <w:sz w:val="22"/>
                <w:szCs w:val="22"/>
              </w:rPr>
            </w:pPr>
            <w:r w:rsidRPr="009C6343">
              <w:rPr>
                <w:sz w:val="22"/>
                <w:szCs w:val="22"/>
              </w:rPr>
              <w:t>MM03 - Afficher état actuel</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Suite à un besoin de 5000 PC en ressort de pompe (votre article) pour une présérie, vous créez une demande d’achat manuellement avec votre code article sur votre division 1000</w:t>
            </w:r>
          </w:p>
          <w:p w:rsidR="00AE6E24" w:rsidRPr="009C6343" w:rsidRDefault="00AE6E24" w:rsidP="005C3E49">
            <w:pPr>
              <w:rPr>
                <w:sz w:val="22"/>
                <w:szCs w:val="22"/>
              </w:rPr>
            </w:pPr>
            <w:r w:rsidRPr="009C6343">
              <w:rPr>
                <w:sz w:val="22"/>
                <w:szCs w:val="22"/>
              </w:rPr>
              <w:t>Aucune procédure MRP n’est définie pour le moment pour votre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demande d’achat</w:t>
            </w:r>
          </w:p>
          <w:p w:rsidR="00AE6E24" w:rsidRPr="009C6343" w:rsidRDefault="00AE6E24" w:rsidP="005C3E49">
            <w:pPr>
              <w:rPr>
                <w:noProof/>
                <w:sz w:val="22"/>
                <w:szCs w:val="22"/>
              </w:rPr>
            </w:pPr>
            <w:r w:rsidRPr="009C6343">
              <w:rPr>
                <w:sz w:val="22"/>
                <w:szCs w:val="22"/>
              </w:rPr>
              <w:t>ME51N - Créer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vous assurez que toutes les données ont été entrées dans votre demande d’achat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une demande d’achat</w:t>
            </w:r>
          </w:p>
          <w:p w:rsidR="00AE6E24" w:rsidRPr="009C6343" w:rsidRDefault="00AE6E24" w:rsidP="005C3E49">
            <w:pPr>
              <w:rPr>
                <w:noProof/>
                <w:sz w:val="22"/>
                <w:szCs w:val="22"/>
              </w:rPr>
            </w:pPr>
            <w:r w:rsidRPr="009C6343">
              <w:rPr>
                <w:sz w:val="22"/>
                <w:szCs w:val="22"/>
              </w:rPr>
              <w:t>ME53N - Afficher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Vous vous assurez ensuite que votre demande d’achat </w:t>
            </w:r>
            <w:r w:rsidRPr="009C6343">
              <w:rPr>
                <w:sz w:val="22"/>
                <w:szCs w:val="22"/>
              </w:rPr>
              <w:lastRenderedPageBreak/>
              <w:t>apparaît dans l’état dynamique des stocks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noProof/>
                <w:sz w:val="22"/>
                <w:szCs w:val="22"/>
              </w:rPr>
              <w:t>Affichage de l’</w:t>
            </w:r>
            <w:r w:rsidRPr="009C6343">
              <w:rPr>
                <w:sz w:val="22"/>
                <w:szCs w:val="22"/>
              </w:rPr>
              <w:t xml:space="preserve">Etat dynamique </w:t>
            </w:r>
            <w:r w:rsidRPr="009C6343">
              <w:rPr>
                <w:sz w:val="22"/>
                <w:szCs w:val="22"/>
              </w:rPr>
              <w:lastRenderedPageBreak/>
              <w:t>des stocks</w:t>
            </w:r>
          </w:p>
          <w:p w:rsidR="00AE6E24" w:rsidRPr="009C6343" w:rsidRDefault="00AE6E24" w:rsidP="005C3E49">
            <w:pPr>
              <w:rPr>
                <w:noProof/>
                <w:sz w:val="22"/>
                <w:szCs w:val="22"/>
              </w:rPr>
            </w:pPr>
            <w:r w:rsidRPr="009C6343">
              <w:rPr>
                <w:sz w:val="22"/>
                <w:szCs w:val="22"/>
              </w:rPr>
              <w:t>MD04 - Etat dynamique des stocks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Créer un fournisseur français sur votre organisation d’achat avec les données suivantes :</w:t>
            </w:r>
          </w:p>
          <w:p w:rsidR="00AE6E24" w:rsidRPr="009C6343" w:rsidRDefault="00AE6E24" w:rsidP="005C3E49">
            <w:pPr>
              <w:rPr>
                <w:sz w:val="22"/>
                <w:szCs w:val="22"/>
              </w:rPr>
            </w:pPr>
            <w:r w:rsidRPr="009C6343">
              <w:rPr>
                <w:sz w:val="22"/>
                <w:szCs w:val="22"/>
              </w:rPr>
              <w:t>Groupe de compte : Fournisseurs (0001)</w:t>
            </w:r>
          </w:p>
          <w:p w:rsidR="00AE6E24" w:rsidRPr="009C6343" w:rsidRDefault="00AE6E24" w:rsidP="005C3E49">
            <w:pPr>
              <w:rPr>
                <w:sz w:val="22"/>
                <w:szCs w:val="22"/>
              </w:rPr>
            </w:pPr>
            <w:r w:rsidRPr="009C6343">
              <w:rPr>
                <w:sz w:val="22"/>
                <w:szCs w:val="22"/>
              </w:rPr>
              <w:t>Devise : EUR</w:t>
            </w:r>
          </w:p>
          <w:p w:rsidR="00AE6E24" w:rsidRPr="009C6343" w:rsidRDefault="00AE6E24" w:rsidP="005C3E49">
            <w:pPr>
              <w:rPr>
                <w:sz w:val="22"/>
                <w:szCs w:val="22"/>
              </w:rPr>
            </w:pPr>
            <w:r w:rsidRPr="009C6343">
              <w:rPr>
                <w:sz w:val="22"/>
                <w:szCs w:val="22"/>
              </w:rPr>
              <w:t>Mode transp. Front : FR</w:t>
            </w:r>
            <w:r w:rsidRPr="009C6343">
              <w:rPr>
                <w:sz w:val="22"/>
                <w:szCs w:val="22"/>
              </w:rPr>
              <w:tab/>
              <w:t>3</w:t>
            </w:r>
            <w:r w:rsidRPr="009C6343">
              <w:rPr>
                <w:sz w:val="22"/>
                <w:szCs w:val="22"/>
              </w:rPr>
              <w:tab/>
              <w:t>Transport routier</w:t>
            </w:r>
          </w:p>
          <w:p w:rsidR="00AE6E24" w:rsidRPr="009C6343" w:rsidRDefault="00AE6E24" w:rsidP="005C3E49">
            <w:pPr>
              <w:rPr>
                <w:sz w:val="22"/>
                <w:szCs w:val="22"/>
              </w:rPr>
            </w:pPr>
            <w:r w:rsidRPr="009C6343">
              <w:rPr>
                <w:sz w:val="22"/>
                <w:szCs w:val="22"/>
              </w:rPr>
              <w:t>Incoterms : DAF</w:t>
            </w:r>
            <w:r w:rsidRPr="009C6343">
              <w:rPr>
                <w:sz w:val="22"/>
                <w:szCs w:val="22"/>
              </w:rPr>
              <w:tab/>
              <w:t>Livré à la frontière</w:t>
            </w:r>
          </w:p>
          <w:p w:rsidR="00AE6E24" w:rsidRPr="009C6343" w:rsidRDefault="00AE6E24" w:rsidP="005C3E49">
            <w:pPr>
              <w:rPr>
                <w:sz w:val="22"/>
                <w:szCs w:val="22"/>
              </w:rPr>
            </w:pPr>
            <w:r w:rsidRPr="009C6343">
              <w:rPr>
                <w:sz w:val="22"/>
                <w:szCs w:val="22"/>
              </w:rPr>
              <w:t>Valeur min. commande : 100,000</w:t>
            </w:r>
          </w:p>
          <w:p w:rsidR="00AE6E24" w:rsidRPr="009C6343" w:rsidRDefault="00AE6E24" w:rsidP="005C3E49">
            <w:pPr>
              <w:rPr>
                <w:sz w:val="22"/>
                <w:szCs w:val="22"/>
              </w:rPr>
            </w:pPr>
            <w:r w:rsidRPr="009C6343">
              <w:rPr>
                <w:sz w:val="22"/>
                <w:szCs w:val="22"/>
              </w:rPr>
              <w:t>Vendeur : Mickael QUESNOT</w:t>
            </w:r>
          </w:p>
          <w:p w:rsidR="00AE6E24" w:rsidRPr="009C6343" w:rsidRDefault="00AE6E24" w:rsidP="005C3E49">
            <w:pPr>
              <w:rPr>
                <w:b/>
                <w:sz w:val="22"/>
                <w:szCs w:val="22"/>
              </w:rPr>
            </w:pPr>
            <w:r w:rsidRPr="009C6343">
              <w:rPr>
                <w:sz w:val="22"/>
                <w:szCs w:val="22"/>
              </w:rPr>
              <w:t>Activer le Code pour contrôle facture basé sur entrée de marchandises</w:t>
            </w:r>
          </w:p>
          <w:p w:rsidR="00AE6E24" w:rsidRPr="009C6343" w:rsidRDefault="00AE6E24" w:rsidP="005C3E49">
            <w:pPr>
              <w:rPr>
                <w:b/>
                <w:sz w:val="22"/>
                <w:szCs w:val="22"/>
              </w:rPr>
            </w:pPr>
            <w:r w:rsidRPr="009C6343">
              <w:rPr>
                <w:sz w:val="22"/>
                <w:szCs w:val="22"/>
              </w:rPr>
              <w:t>Activer Confirmation ordre obligatoire</w:t>
            </w:r>
          </w:p>
          <w:p w:rsidR="00AE6E24" w:rsidRPr="009C6343" w:rsidRDefault="00AE6E24" w:rsidP="005C3E49">
            <w:pPr>
              <w:rPr>
                <w:sz w:val="22"/>
                <w:szCs w:val="22"/>
              </w:rPr>
            </w:pPr>
            <w:r w:rsidRPr="009C6343">
              <w:rPr>
                <w:sz w:val="22"/>
                <w:szCs w:val="22"/>
              </w:rPr>
              <w:t>Pilotage date prix : 2</w:t>
            </w:r>
            <w:r w:rsidRPr="009C6343">
              <w:rPr>
                <w:sz w:val="22"/>
                <w:szCs w:val="22"/>
              </w:rPr>
              <w:tab/>
              <w:t>Date de livraison</w:t>
            </w:r>
          </w:p>
          <w:p w:rsidR="00AE6E24" w:rsidRPr="009C6343" w:rsidRDefault="00AE6E24" w:rsidP="005C3E49">
            <w:pPr>
              <w:rPr>
                <w:sz w:val="22"/>
                <w:szCs w:val="22"/>
              </w:rPr>
            </w:pPr>
            <w:r w:rsidRPr="009C6343">
              <w:rPr>
                <w:sz w:val="22"/>
                <w:szCs w:val="22"/>
              </w:rPr>
              <w:t>Profil d'arrondi : 135 000 Unités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les données achats du fournisseur</w:t>
            </w:r>
          </w:p>
          <w:p w:rsidR="00AE6E24" w:rsidRPr="009C6343" w:rsidRDefault="00AE6E24" w:rsidP="005C3E49">
            <w:pPr>
              <w:rPr>
                <w:noProof/>
                <w:sz w:val="22"/>
                <w:szCs w:val="22"/>
              </w:rPr>
            </w:pPr>
            <w:r w:rsidRPr="009C6343">
              <w:rPr>
                <w:sz w:val="22"/>
                <w:szCs w:val="22"/>
              </w:rPr>
              <w:t>MK01 - Créer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Numéro du fournisseur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Votre acheteur vous demande de bloquer temporairement votre fiche fournisseur sur votre organisation d’achat le temps de faire les appels d’offres</w:t>
            </w:r>
          </w:p>
          <w:p w:rsidR="00AE6E24" w:rsidRPr="009C6343" w:rsidRDefault="00AE6E24" w:rsidP="005C3E49">
            <w:pPr>
              <w:rPr>
                <w:sz w:val="22"/>
                <w:szCs w:val="22"/>
              </w:rPr>
            </w:pPr>
            <w:r w:rsidRPr="009C6343">
              <w:rPr>
                <w:noProof/>
                <w:sz w:val="22"/>
                <w:szCs w:val="22"/>
              </w:rPr>
              <w:t>Vérifier le blocage en effectuant une opération avec ce fournisseur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Blocage du fournisseur</w:t>
            </w:r>
          </w:p>
          <w:p w:rsidR="00AE6E24" w:rsidRPr="009C6343" w:rsidRDefault="00AE6E24" w:rsidP="005C3E49">
            <w:pPr>
              <w:rPr>
                <w:noProof/>
                <w:sz w:val="22"/>
                <w:szCs w:val="22"/>
              </w:rPr>
            </w:pPr>
            <w:r w:rsidRPr="009C6343">
              <w:rPr>
                <w:sz w:val="22"/>
                <w:szCs w:val="22"/>
              </w:rPr>
              <w:t>MK05 - Bloquer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Votre responsable vous demande la liste de tous les transporteurs (groupe de compte 0005) et de tous les fournisseurs (groupe de compte 0001) avec les données suivantes :</w:t>
            </w:r>
          </w:p>
          <w:p w:rsidR="00AE6E24" w:rsidRPr="009C6343" w:rsidRDefault="00AE6E24" w:rsidP="005C3E49">
            <w:pPr>
              <w:rPr>
                <w:sz w:val="22"/>
                <w:szCs w:val="22"/>
              </w:rPr>
            </w:pPr>
            <w:r w:rsidRPr="009C6343">
              <w:rPr>
                <w:sz w:val="22"/>
                <w:szCs w:val="22"/>
              </w:rPr>
              <w:t>Localité : Berlin</w:t>
            </w:r>
          </w:p>
          <w:p w:rsidR="00AE6E24" w:rsidRPr="009C6343" w:rsidRDefault="00AE6E24" w:rsidP="005C3E49">
            <w:pPr>
              <w:rPr>
                <w:sz w:val="22"/>
                <w:szCs w:val="22"/>
              </w:rPr>
            </w:pPr>
            <w:r w:rsidRPr="009C6343">
              <w:rPr>
                <w:sz w:val="22"/>
                <w:szCs w:val="22"/>
              </w:rPr>
              <w:t>Exclure les fournisseurs de l’organisation d’achat 1000</w:t>
            </w:r>
          </w:p>
          <w:p w:rsidR="00AE6E24" w:rsidRPr="009C6343" w:rsidRDefault="00AE6E24" w:rsidP="005C3E49">
            <w:pPr>
              <w:rPr>
                <w:sz w:val="22"/>
                <w:szCs w:val="22"/>
              </w:rPr>
            </w:pPr>
            <w:r w:rsidRPr="009C6343">
              <w:rPr>
                <w:noProof/>
                <w:sz w:val="22"/>
                <w:szCs w:val="22"/>
              </w:rPr>
              <w:t>Exporter la liste dans excel</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une liste de fournisseurs</w:t>
            </w:r>
          </w:p>
          <w:p w:rsidR="00AE6E24" w:rsidRPr="009C6343" w:rsidRDefault="00AE6E24" w:rsidP="005C3E49">
            <w:pPr>
              <w:rPr>
                <w:noProof/>
                <w:sz w:val="22"/>
                <w:szCs w:val="22"/>
              </w:rPr>
            </w:pPr>
            <w:r w:rsidRPr="009C6343">
              <w:rPr>
                <w:sz w:val="22"/>
                <w:szCs w:val="22"/>
              </w:rPr>
              <w:t>MKVZ - Catalogue Achats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Nombre de fournisseur :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Il vous demande également de sortir une analyse de vos fournisseurs avec les données suivantes pour l’année 2010 :</w:t>
            </w:r>
          </w:p>
          <w:p w:rsidR="00AE6E24" w:rsidRPr="009C6343" w:rsidRDefault="00AE6E24" w:rsidP="005C3E49">
            <w:pPr>
              <w:rPr>
                <w:sz w:val="22"/>
                <w:szCs w:val="22"/>
              </w:rPr>
            </w:pPr>
            <w:r w:rsidRPr="009C6343">
              <w:rPr>
                <w:sz w:val="22"/>
                <w:szCs w:val="22"/>
              </w:rPr>
              <w:lastRenderedPageBreak/>
              <w:t>Valeur de commande</w:t>
            </w:r>
          </w:p>
          <w:p w:rsidR="00AE6E24" w:rsidRPr="009C6343" w:rsidRDefault="00AE6E24" w:rsidP="005C3E49">
            <w:pPr>
              <w:rPr>
                <w:sz w:val="22"/>
                <w:szCs w:val="22"/>
              </w:rPr>
            </w:pPr>
            <w:r w:rsidRPr="009C6343">
              <w:rPr>
                <w:sz w:val="22"/>
                <w:szCs w:val="22"/>
              </w:rPr>
              <w:t>Montant facture</w:t>
            </w:r>
          </w:p>
          <w:p w:rsidR="00AE6E24" w:rsidRPr="009C6343" w:rsidRDefault="00AE6E24" w:rsidP="005C3E49">
            <w:pPr>
              <w:rPr>
                <w:sz w:val="22"/>
                <w:szCs w:val="22"/>
              </w:rPr>
            </w:pPr>
            <w:r w:rsidRPr="009C6343">
              <w:rPr>
                <w:sz w:val="22"/>
                <w:szCs w:val="22"/>
              </w:rPr>
              <w:t>Qté commandée</w:t>
            </w:r>
          </w:p>
          <w:p w:rsidR="00AE6E24" w:rsidRPr="009C6343" w:rsidRDefault="00AE6E24" w:rsidP="005C3E49">
            <w:pPr>
              <w:rPr>
                <w:sz w:val="22"/>
                <w:szCs w:val="22"/>
              </w:rPr>
            </w:pPr>
            <w:r w:rsidRPr="009C6343">
              <w:rPr>
                <w:sz w:val="22"/>
                <w:szCs w:val="22"/>
              </w:rPr>
              <w:t>Qté facture</w:t>
            </w:r>
          </w:p>
          <w:p w:rsidR="00AE6E24" w:rsidRPr="009C6343" w:rsidRDefault="00AE6E24" w:rsidP="005C3E49">
            <w:pPr>
              <w:rPr>
                <w:sz w:val="22"/>
                <w:szCs w:val="22"/>
              </w:rPr>
            </w:pPr>
            <w:r w:rsidRPr="009C6343">
              <w:rPr>
                <w:sz w:val="22"/>
                <w:szCs w:val="22"/>
              </w:rPr>
              <w:t>Quantité EM</w:t>
            </w:r>
          </w:p>
          <w:p w:rsidR="00AE6E24" w:rsidRPr="009C6343" w:rsidRDefault="00AE6E24" w:rsidP="005C3E49">
            <w:pPr>
              <w:rPr>
                <w:sz w:val="22"/>
                <w:szCs w:val="22"/>
              </w:rPr>
            </w:pPr>
            <w:r w:rsidRPr="009C6343">
              <w:rPr>
                <w:sz w:val="22"/>
                <w:szCs w:val="22"/>
              </w:rPr>
              <w:t>Valeur EM</w:t>
            </w:r>
          </w:p>
          <w:p w:rsidR="00AE6E24" w:rsidRPr="009C6343" w:rsidRDefault="00AE6E24" w:rsidP="005C3E49">
            <w:pPr>
              <w:rPr>
                <w:sz w:val="22"/>
                <w:szCs w:val="22"/>
              </w:rPr>
            </w:pPr>
            <w:r w:rsidRPr="009C6343">
              <w:rPr>
                <w:sz w:val="22"/>
                <w:szCs w:val="22"/>
              </w:rPr>
              <w:t>Il souhaite également une comparaison en valeur et en pourcentage entre la valeur de commandes et le montant des factures</w:t>
            </w:r>
          </w:p>
          <w:p w:rsidR="00AE6E24" w:rsidRPr="009C6343" w:rsidRDefault="00AE6E24"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Affichage d’une analyse standard par fournisseur</w:t>
            </w:r>
          </w:p>
          <w:p w:rsidR="00AE6E24" w:rsidRPr="009C6343" w:rsidRDefault="00AE6E24" w:rsidP="005C3E49">
            <w:pPr>
              <w:rPr>
                <w:noProof/>
                <w:sz w:val="22"/>
                <w:szCs w:val="22"/>
              </w:rPr>
            </w:pPr>
            <w:r w:rsidRPr="009C6343">
              <w:rPr>
                <w:sz w:val="22"/>
                <w:szCs w:val="22"/>
              </w:rPr>
              <w:lastRenderedPageBreak/>
              <w:t>MCE3 - Fournisseur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Vous débloquez au préalable votre fournisseur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Déblocage fournisseur</w:t>
            </w:r>
          </w:p>
          <w:p w:rsidR="00AE6E24" w:rsidRPr="009C6343" w:rsidRDefault="00AE6E24" w:rsidP="005C3E49">
            <w:pPr>
              <w:rPr>
                <w:noProof/>
                <w:sz w:val="22"/>
                <w:szCs w:val="22"/>
              </w:rPr>
            </w:pPr>
            <w:r w:rsidRPr="009C6343">
              <w:rPr>
                <w:sz w:val="22"/>
                <w:szCs w:val="22"/>
              </w:rPr>
              <w:t>MK05 - Bloquer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devez déterminer quels fournisseurs peuvent vous fournir les ressorts de pompe. Pour cela, vous créez des appels d’offres avec votre fournisseur et 2 autres fournisseurs avec les données suivantes :</w:t>
            </w:r>
          </w:p>
          <w:p w:rsidR="00AE6E24" w:rsidRPr="009C6343" w:rsidRDefault="00AE6E24" w:rsidP="005C3E49">
            <w:pPr>
              <w:rPr>
                <w:sz w:val="22"/>
                <w:szCs w:val="22"/>
              </w:rPr>
            </w:pPr>
            <w:r w:rsidRPr="009C6343">
              <w:rPr>
                <w:sz w:val="22"/>
                <w:szCs w:val="22"/>
              </w:rPr>
              <w:t>Votre organisation d’achats</w:t>
            </w:r>
          </w:p>
          <w:p w:rsidR="00AE6E24" w:rsidRPr="009C6343" w:rsidRDefault="00AE6E24" w:rsidP="005C3E49">
            <w:pPr>
              <w:rPr>
                <w:sz w:val="22"/>
                <w:szCs w:val="22"/>
              </w:rPr>
            </w:pPr>
            <w:r w:rsidRPr="009C6343">
              <w:rPr>
                <w:sz w:val="22"/>
                <w:szCs w:val="22"/>
              </w:rPr>
              <w:t>Votre division</w:t>
            </w:r>
          </w:p>
          <w:p w:rsidR="00AE6E24" w:rsidRPr="009C6343" w:rsidRDefault="00AE6E24" w:rsidP="005C3E49">
            <w:pPr>
              <w:rPr>
                <w:sz w:val="22"/>
                <w:szCs w:val="22"/>
              </w:rPr>
            </w:pPr>
            <w:r w:rsidRPr="009C6343">
              <w:rPr>
                <w:sz w:val="22"/>
                <w:szCs w:val="22"/>
              </w:rPr>
              <w:t>Votre groupe d’acheteurs</w:t>
            </w:r>
          </w:p>
          <w:p w:rsidR="00AE6E24" w:rsidRPr="009C6343" w:rsidRDefault="00AE6E24" w:rsidP="005C3E49">
            <w:pPr>
              <w:rPr>
                <w:sz w:val="22"/>
                <w:szCs w:val="22"/>
              </w:rPr>
            </w:pPr>
            <w:r w:rsidRPr="009C6343">
              <w:rPr>
                <w:sz w:val="22"/>
                <w:szCs w:val="22"/>
              </w:rPr>
              <w:t>Délai soumiss.offre : J + 6 mois</w:t>
            </w:r>
          </w:p>
          <w:p w:rsidR="00AE6E24" w:rsidRPr="009C6343" w:rsidRDefault="00AE6E24" w:rsidP="005C3E49">
            <w:pPr>
              <w:rPr>
                <w:sz w:val="22"/>
                <w:szCs w:val="22"/>
              </w:rPr>
            </w:pPr>
            <w:r w:rsidRPr="009C6343">
              <w:rPr>
                <w:sz w:val="22"/>
                <w:szCs w:val="22"/>
              </w:rPr>
              <w:t>Date livraison : J + 7 mois</w:t>
            </w:r>
          </w:p>
          <w:p w:rsidR="00AE6E24" w:rsidRPr="009C6343" w:rsidRDefault="00AE6E24" w:rsidP="005C3E49">
            <w:pPr>
              <w:rPr>
                <w:sz w:val="22"/>
                <w:szCs w:val="22"/>
              </w:rPr>
            </w:pPr>
            <w:r w:rsidRPr="009C6343">
              <w:rPr>
                <w:sz w:val="22"/>
                <w:szCs w:val="22"/>
              </w:rPr>
              <w:t>Type : AN</w:t>
            </w:r>
            <w:r w:rsidRPr="009C6343">
              <w:rPr>
                <w:sz w:val="22"/>
                <w:szCs w:val="22"/>
              </w:rPr>
              <w:tab/>
              <w:t>Appel d'offres</w:t>
            </w:r>
          </w:p>
          <w:p w:rsidR="00AE6E24" w:rsidRPr="009C6343" w:rsidRDefault="00AE6E24" w:rsidP="005C3E49">
            <w:pPr>
              <w:rPr>
                <w:sz w:val="22"/>
                <w:szCs w:val="22"/>
              </w:rPr>
            </w:pPr>
            <w:r w:rsidRPr="009C6343">
              <w:rPr>
                <w:sz w:val="22"/>
                <w:szCs w:val="22"/>
              </w:rPr>
              <w:t>N° soumis. : CESI_J</w:t>
            </w:r>
          </w:p>
          <w:p w:rsidR="00AE6E24" w:rsidRPr="009C6343" w:rsidRDefault="00AE6E24" w:rsidP="005C3E49">
            <w:pPr>
              <w:rPr>
                <w:sz w:val="22"/>
                <w:szCs w:val="22"/>
              </w:rPr>
            </w:pPr>
            <w:r w:rsidRPr="009C6343">
              <w:rPr>
                <w:sz w:val="22"/>
                <w:szCs w:val="22"/>
              </w:rPr>
              <w:t>Sauvegarder les appels d’offres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des appels d'offre</w:t>
            </w:r>
          </w:p>
          <w:p w:rsidR="00AE6E24" w:rsidRPr="009C6343" w:rsidRDefault="00AE6E24" w:rsidP="005C3E49">
            <w:pPr>
              <w:rPr>
                <w:noProof/>
                <w:sz w:val="22"/>
                <w:szCs w:val="22"/>
              </w:rPr>
            </w:pPr>
            <w:r w:rsidRPr="009C6343">
              <w:rPr>
                <w:sz w:val="22"/>
                <w:szCs w:val="22"/>
              </w:rPr>
              <w:t>ME41 - Créer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Les fournisseurs répondent à votre appel d’offres.</w:t>
            </w:r>
          </w:p>
          <w:p w:rsidR="00AE6E24" w:rsidRPr="009C6343" w:rsidRDefault="00AE6E24" w:rsidP="005C3E49">
            <w:pPr>
              <w:rPr>
                <w:sz w:val="22"/>
                <w:szCs w:val="22"/>
              </w:rPr>
            </w:pPr>
            <w:r w:rsidRPr="009C6343">
              <w:rPr>
                <w:sz w:val="22"/>
                <w:szCs w:val="22"/>
              </w:rPr>
              <w:t>Vous saisissez les prix des offres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Gérer les offres</w:t>
            </w:r>
            <w:r w:rsidRPr="009C6343">
              <w:rPr>
                <w:sz w:val="22"/>
                <w:szCs w:val="22"/>
              </w:rPr>
              <w:t xml:space="preserve"> ME47 - Gérer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Votre acheteur vous demande de sélectionner les 2 meilleurs fournisseurs. Pour cela, vous comparez les prix des différentes offres. Vous envoyez la lettre de rejet au fournisseur non retenu.    Vous activez la mise à jour de la </w:t>
            </w:r>
            <w:r w:rsidRPr="009C6343">
              <w:rPr>
                <w:sz w:val="22"/>
                <w:szCs w:val="22"/>
              </w:rPr>
              <w:lastRenderedPageBreak/>
              <w:t xml:space="preserve">fiche infos-achats pour les 2 meilleurs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Gérer les offres et comparer les prix des offres</w:t>
            </w:r>
            <w:r w:rsidRPr="009C6343">
              <w:rPr>
                <w:sz w:val="22"/>
                <w:szCs w:val="22"/>
              </w:rPr>
              <w:t xml:space="preserve"> ME49 - Comparaison prix</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Vous générez le répertoire des sources d’approvisionnement pour votre division. Vous fixez la meilleure source d’approvisionnement. Vous affectez ensuite la meilleure source d’approvisionnement à la demande d’achat.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Génération du Répertoire des sources d'approvisionnement </w:t>
            </w:r>
          </w:p>
          <w:p w:rsidR="00AE6E24" w:rsidRPr="009C6343" w:rsidRDefault="00AE6E24" w:rsidP="005C3E49">
            <w:pPr>
              <w:rPr>
                <w:noProof/>
                <w:sz w:val="22"/>
                <w:szCs w:val="22"/>
              </w:rPr>
            </w:pPr>
            <w:r w:rsidRPr="009C6343">
              <w:rPr>
                <w:sz w:val="22"/>
                <w:szCs w:val="22"/>
              </w:rPr>
              <w:t>ME05 – Générer</w:t>
            </w:r>
          </w:p>
          <w:p w:rsidR="00AE6E24" w:rsidRPr="009C6343" w:rsidRDefault="00AE6E24" w:rsidP="005C3E49">
            <w:pPr>
              <w:rPr>
                <w:noProof/>
                <w:sz w:val="22"/>
                <w:szCs w:val="22"/>
              </w:rPr>
            </w:pPr>
            <w:r w:rsidRPr="009C6343">
              <w:rPr>
                <w:noProof/>
                <w:sz w:val="22"/>
                <w:szCs w:val="22"/>
              </w:rPr>
              <w:t>Affecter une demande d’achat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4479CE">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entrez votre commande en référence à votre demande d’achat. Vous la sauvegardez et l’éditer pour l’envoyer au fournisseur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commande d'achat en référence à une demande d’achat</w:t>
            </w:r>
          </w:p>
          <w:p w:rsidR="00AE6E24" w:rsidRPr="009C6343" w:rsidRDefault="00AE6E24" w:rsidP="005C3E49">
            <w:pPr>
              <w:rPr>
                <w:sz w:val="22"/>
                <w:szCs w:val="22"/>
              </w:rPr>
            </w:pPr>
            <w:r w:rsidRPr="009C6343">
              <w:rPr>
                <w:noProof/>
                <w:sz w:val="22"/>
                <w:szCs w:val="22"/>
              </w:rPr>
              <w:t>Editer une commande d’achat</w:t>
            </w:r>
            <w:r w:rsidRPr="009C6343">
              <w:rPr>
                <w:sz w:val="22"/>
                <w:szCs w:val="22"/>
              </w:rPr>
              <w:t xml:space="preserve"> ME56 – Affecter</w:t>
            </w:r>
          </w:p>
          <w:p w:rsidR="00AE6E24" w:rsidRPr="009C6343" w:rsidRDefault="00AE6E24" w:rsidP="004479CE">
            <w:pPr>
              <w:rPr>
                <w:sz w:val="22"/>
                <w:szCs w:val="22"/>
              </w:rPr>
            </w:pPr>
            <w:r w:rsidRPr="009C6343">
              <w:rPr>
                <w:sz w:val="22"/>
                <w:szCs w:val="22"/>
              </w:rPr>
              <w:t xml:space="preserve">ME58 - Via liste des affectations DA </w:t>
            </w:r>
          </w:p>
          <w:p w:rsidR="00AE6E24" w:rsidRPr="009C6343" w:rsidRDefault="00AE6E24" w:rsidP="004479CE">
            <w:pPr>
              <w:rPr>
                <w:noProof/>
                <w:sz w:val="22"/>
                <w:szCs w:val="22"/>
              </w:rPr>
            </w:pPr>
            <w:r w:rsidRPr="009C6343">
              <w:rPr>
                <w:sz w:val="22"/>
                <w:szCs w:val="22"/>
              </w:rPr>
              <w:t>ME9F - Editer messages</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Votre acheteur vous demande également de créer 2 autres commandes </w:t>
            </w:r>
            <w:r w:rsidR="00747F5E" w:rsidRPr="009C6343">
              <w:rPr>
                <w:sz w:val="22"/>
                <w:szCs w:val="22"/>
              </w:rPr>
              <w:t>d’achat standard</w:t>
            </w:r>
            <w:r w:rsidRPr="009C6343">
              <w:rPr>
                <w:sz w:val="22"/>
                <w:szCs w:val="22"/>
              </w:rPr>
              <w:t xml:space="preserve"> (NB) avec votre code article, pour votre division, pour votre organisation d’achat et avec votre groupe d’acheteur. Ces commandes sont attendues dans un délai de 3 mois.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L’une en référence à l’appel d’offre </w:t>
            </w:r>
          </w:p>
          <w:p w:rsidR="00AE6E24" w:rsidRPr="009C6343" w:rsidRDefault="00AE6E24" w:rsidP="005C3E49">
            <w:pPr>
              <w:rPr>
                <w:sz w:val="22"/>
                <w:szCs w:val="22"/>
              </w:rPr>
            </w:pPr>
            <w:r w:rsidRPr="009C6343">
              <w:rPr>
                <w:sz w:val="22"/>
                <w:szCs w:val="22"/>
              </w:rPr>
              <w:t>L’autre avec votre fournisseur.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commande d’achat en référence à un appel d’offre</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 xml:space="preserve">Créer une commande d’achat avec un fournisseur connu </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GU_SAP_ME21N - Fournisseur/division cédante connus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GU_SAP_ME25 - Fournisseur inconnu</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recherchez tous les articles contenant la désignation/le mot pompe. A partir de cette liste, vous recherchez toutes les sources d’approvisionnement de ces articles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créez une variante nommée Liste art pmp (Liste des articles pompe) avec votre sélection.</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lastRenderedPageBreak/>
              <w:t>Vous enregistrez cette liste dans Excel.</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une liste d’articles</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Afficher les sources d’approvisionnements d’un article</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Créer une variante de sélection</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Exporter liste dans Excel</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GU_SAP_MM60 - Répertoire des articles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GU_SAP_ME0M - Par article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 xml:space="preserve">L’acheteur vous demande un rapport avec toutes les commandes créées en 2011 en cours (non réceptionnées et/ou réceptionnées partiellement) triées par fournisseur en format Excel.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Il vous demande également de relancer les commandes d’achat de type standard (NB) en retard des fournisseurs créées et prévues en livraison sur 2011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Liste des commandes par fournisseur</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Création de messages de ralances et de rappels pour les commandes d’achats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GU_SAP_ME2L - Par fournisseur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GU_SAP_ME91F - Relances et rappels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Catégorie de message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faîtes l’entrée de marchandises en référence à vos commandes dans votre magasin en contrôle qualité.</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Vous vérifiez le document article créé ainsi que la pièce comptable.</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Votre acheteur vous demande un rapport de l’ensemble des commandes réceptionnées depuis le début du mois. Il souhaite avoir le nom de la personne qui a fait la réception et le total par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Créer une Entrée de marchandises pour une Commande d'achat</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Afficher un document article</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Afficher une pièce comptable fournisseur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Liste des documents article</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GU_SAP_MIGO - Entrée de marchandises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GU_SAP_MB03 – Afficher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GU_SAP_FB03 – Afficher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GU_SAP_MB51 - Documents article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Votre comptable étant en arrêt maladie, vous êtes en charge de créer les données sociétés de votre fournisseur afin de saisir ces factures :</w:t>
            </w:r>
          </w:p>
          <w:p w:rsidR="00AE6E24" w:rsidRPr="009C6343" w:rsidRDefault="00AE6E24" w:rsidP="005C3E49">
            <w:pPr>
              <w:rPr>
                <w:sz w:val="22"/>
                <w:szCs w:val="22"/>
              </w:rPr>
            </w:pPr>
            <w:r w:rsidRPr="009C6343">
              <w:rPr>
                <w:sz w:val="22"/>
                <w:szCs w:val="22"/>
              </w:rPr>
              <w:t>Compte collectif : 401100</w:t>
            </w:r>
            <w:r w:rsidRPr="009C6343">
              <w:rPr>
                <w:sz w:val="22"/>
                <w:szCs w:val="22"/>
              </w:rPr>
              <w:tab/>
              <w:t xml:space="preserve"> FOURNISSEURS ACHATS DE BIENS OU PREST.SERV.</w:t>
            </w:r>
          </w:p>
          <w:p w:rsidR="00AE6E24" w:rsidRPr="009C6343" w:rsidRDefault="00AE6E24" w:rsidP="005C3E49">
            <w:pPr>
              <w:rPr>
                <w:sz w:val="22"/>
                <w:szCs w:val="22"/>
              </w:rPr>
            </w:pPr>
            <w:r w:rsidRPr="009C6343">
              <w:rPr>
                <w:sz w:val="22"/>
                <w:szCs w:val="22"/>
              </w:rPr>
              <w:t>Groupe de prévisions de trésorerie</w:t>
            </w:r>
          </w:p>
          <w:p w:rsidR="00AE6E24" w:rsidRPr="009C6343" w:rsidRDefault="00AE6E24" w:rsidP="005C3E49">
            <w:pPr>
              <w:rPr>
                <w:sz w:val="22"/>
                <w:szCs w:val="22"/>
              </w:rPr>
            </w:pPr>
            <w:r w:rsidRPr="009C6343">
              <w:rPr>
                <w:sz w:val="22"/>
                <w:szCs w:val="22"/>
              </w:rPr>
              <w:t xml:space="preserve"> : A1</w:t>
            </w:r>
            <w:r w:rsidRPr="009C6343">
              <w:rPr>
                <w:sz w:val="22"/>
                <w:szCs w:val="22"/>
              </w:rPr>
              <w:tab/>
              <w:t>Frn.(nat.)</w:t>
            </w:r>
            <w:r w:rsidRPr="009C6343">
              <w:rPr>
                <w:sz w:val="22"/>
                <w:szCs w:val="22"/>
              </w:rPr>
              <w:tab/>
              <w:t>Fourn. (nation.)</w:t>
            </w:r>
          </w:p>
          <w:p w:rsidR="00AE6E24" w:rsidRPr="009C6343" w:rsidRDefault="00AE6E24" w:rsidP="005C3E49">
            <w:pPr>
              <w:rPr>
                <w:sz w:val="22"/>
                <w:szCs w:val="22"/>
              </w:rPr>
            </w:pPr>
            <w:r w:rsidRPr="009C6343">
              <w:rPr>
                <w:sz w:val="22"/>
                <w:szCs w:val="22"/>
              </w:rPr>
              <w:t>Codition de paiement: 0001</w:t>
            </w:r>
            <w:r w:rsidRPr="009C6343">
              <w:rPr>
                <w:sz w:val="22"/>
                <w:szCs w:val="22"/>
              </w:rPr>
              <w:tab/>
              <w:t>payable immédiatement sans déduction</w:t>
            </w:r>
          </w:p>
          <w:p w:rsidR="00AE6E24" w:rsidRPr="009C6343" w:rsidRDefault="00AE6E24" w:rsidP="005C3E49">
            <w:pPr>
              <w:rPr>
                <w:sz w:val="22"/>
                <w:szCs w:val="22"/>
              </w:rPr>
            </w:pPr>
            <w:r w:rsidRPr="009C6343">
              <w:rPr>
                <w:sz w:val="22"/>
                <w:szCs w:val="22"/>
              </w:rPr>
              <w:lastRenderedPageBreak/>
              <w:t>Modes paiement  V</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les données société d’un fournisseur</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sz w:val="22"/>
                <w:szCs w:val="22"/>
              </w:rPr>
              <w:t>GU_SAP_</w:t>
            </w:r>
            <w:r w:rsidRPr="009C6343">
              <w:rPr>
                <w:noProof/>
                <w:sz w:val="22"/>
                <w:szCs w:val="22"/>
              </w:rPr>
              <w:t>FK01 - Créer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Vous faîtes le contrôle des factures logistiques. Vous saisissez les factures fournisseurs que vous avez reçus. Vous vérifiez l’exactitude des prix et du contenu figurant sur les factures fournisseurs.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La comptabilité s’occupe des paiements ou du déblocage des factures. Vous êtes autorisé à débloquer les factures bloquées de votre société.</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Votre acheteur vous demande un rapport de l’ensemble des commandes facturées pour votre fournisseur.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facture fournisseur</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Débloquer une facture fournisseur</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Afficher la liste des factures fournisseurs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sz w:val="22"/>
                <w:szCs w:val="22"/>
              </w:rPr>
              <w:t>GU_SAP_</w:t>
            </w:r>
            <w:r w:rsidRPr="009C6343">
              <w:rPr>
                <w:noProof/>
                <w:sz w:val="22"/>
                <w:szCs w:val="22"/>
              </w:rPr>
              <w:t>MIRO - Créer facture fournisseur</w:t>
            </w:r>
          </w:p>
          <w:p w:rsidR="00AE6E24" w:rsidRPr="009C6343" w:rsidRDefault="00AE6E24" w:rsidP="005C3E49">
            <w:pPr>
              <w:rPr>
                <w:noProof/>
                <w:sz w:val="22"/>
                <w:szCs w:val="22"/>
              </w:rPr>
            </w:pPr>
          </w:p>
          <w:p w:rsidR="00AE6E24" w:rsidRPr="009C6343" w:rsidRDefault="00AE6E24" w:rsidP="005C3E49">
            <w:pPr>
              <w:rPr>
                <w:sz w:val="22"/>
                <w:szCs w:val="22"/>
              </w:rPr>
            </w:pPr>
            <w:r w:rsidRPr="009C6343">
              <w:rPr>
                <w:sz w:val="22"/>
                <w:szCs w:val="22"/>
              </w:rPr>
              <w:t>GU_SAP_MRBR - Débloquer factures bloquées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GU_SAP_MIR5 - Afficher liste des documents de facturation</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Votre directeur supply chain a besoin de la liste des articles créés par le groupe Pôle emploi</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Il souhaite savoir s’il est possible de modifier en masse le groupe d’acheteurs de ces articles.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la liste des articles créés par</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Gérer en masse la fiche article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GU_SAP_MM60 - Répertoire des articles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GU_SAP_MM17 - Gestion en masse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Suite à un nouveau besoin d’un client, vous créez  un code article produit semi fini (HALB) « Capsule pompe VP3 XXX»</w:t>
            </w:r>
          </w:p>
          <w:p w:rsidR="00AE6E24" w:rsidRPr="009C6343" w:rsidRDefault="00AE6E24" w:rsidP="005C3E49">
            <w:pPr>
              <w:rPr>
                <w:sz w:val="22"/>
                <w:szCs w:val="22"/>
              </w:rPr>
            </w:pPr>
            <w:r w:rsidRPr="009C6343">
              <w:rPr>
                <w:sz w:val="22"/>
                <w:szCs w:val="22"/>
              </w:rPr>
              <w:t>avec les vues suivantes sur la division 1000 et la branche pharmacie :</w:t>
            </w:r>
          </w:p>
          <w:p w:rsidR="00AE6E24" w:rsidRPr="009C6343" w:rsidRDefault="00AE6E24" w:rsidP="005C3E49">
            <w:pPr>
              <w:rPr>
                <w:sz w:val="22"/>
                <w:szCs w:val="22"/>
              </w:rPr>
            </w:pPr>
            <w:r w:rsidRPr="009C6343">
              <w:rPr>
                <w:sz w:val="22"/>
                <w:szCs w:val="22"/>
              </w:rPr>
              <w:t>le numéro d’article est piloté par le système</w:t>
            </w:r>
          </w:p>
          <w:p w:rsidR="00AE6E24" w:rsidRPr="009C6343" w:rsidRDefault="00AE6E24" w:rsidP="005C3E49">
            <w:pPr>
              <w:rPr>
                <w:sz w:val="22"/>
                <w:szCs w:val="22"/>
              </w:rPr>
            </w:pPr>
            <w:r w:rsidRPr="009C6343">
              <w:rPr>
                <w:sz w:val="22"/>
                <w:szCs w:val="22"/>
              </w:rPr>
              <w:t>Données de base 1</w:t>
            </w:r>
          </w:p>
          <w:p w:rsidR="00AE6E24" w:rsidRPr="009C6343" w:rsidRDefault="00AE6E24" w:rsidP="005C3E49">
            <w:pPr>
              <w:rPr>
                <w:sz w:val="22"/>
                <w:szCs w:val="22"/>
              </w:rPr>
            </w:pPr>
            <w:r w:rsidRPr="009C6343">
              <w:rPr>
                <w:sz w:val="22"/>
                <w:szCs w:val="22"/>
              </w:rPr>
              <w:t>Achats</w:t>
            </w:r>
          </w:p>
          <w:p w:rsidR="00AE6E24" w:rsidRPr="009C6343" w:rsidRDefault="00AE6E24" w:rsidP="005C3E49">
            <w:pPr>
              <w:rPr>
                <w:sz w:val="22"/>
                <w:szCs w:val="22"/>
              </w:rPr>
            </w:pPr>
            <w:r w:rsidRPr="009C6343">
              <w:rPr>
                <w:sz w:val="22"/>
                <w:szCs w:val="22"/>
              </w:rPr>
              <w:t>Comptabilité 1</w:t>
            </w:r>
          </w:p>
          <w:p w:rsidR="00AE6E24" w:rsidRPr="009C6343" w:rsidRDefault="00AE6E24" w:rsidP="005C3E49">
            <w:pPr>
              <w:rPr>
                <w:sz w:val="22"/>
                <w:szCs w:val="22"/>
              </w:rPr>
            </w:pPr>
            <w:r w:rsidRPr="009C6343">
              <w:rPr>
                <w:sz w:val="22"/>
                <w:szCs w:val="22"/>
              </w:rPr>
              <w:t>Et les données suivantes :</w:t>
            </w:r>
          </w:p>
          <w:p w:rsidR="00AE6E24" w:rsidRPr="009C6343" w:rsidRDefault="00AE6E24" w:rsidP="005C3E49">
            <w:pPr>
              <w:rPr>
                <w:sz w:val="22"/>
                <w:szCs w:val="22"/>
              </w:rPr>
            </w:pPr>
            <w:r w:rsidRPr="009C6343">
              <w:rPr>
                <w:sz w:val="22"/>
                <w:szCs w:val="22"/>
              </w:rPr>
              <w:t>Unité de quantité de base : Carton</w:t>
            </w:r>
          </w:p>
          <w:p w:rsidR="00AE6E24" w:rsidRPr="009C6343" w:rsidRDefault="00AE6E24" w:rsidP="005C3E49">
            <w:pPr>
              <w:rPr>
                <w:sz w:val="22"/>
                <w:szCs w:val="22"/>
              </w:rPr>
            </w:pPr>
            <w:r w:rsidRPr="009C6343">
              <w:rPr>
                <w:sz w:val="22"/>
                <w:szCs w:val="22"/>
              </w:rPr>
              <w:t>Groupe de marchandises : Pharma</w:t>
            </w:r>
          </w:p>
          <w:p w:rsidR="00AE6E24" w:rsidRPr="009C6343" w:rsidRDefault="00AE6E24" w:rsidP="005C3E49">
            <w:pPr>
              <w:rPr>
                <w:sz w:val="22"/>
                <w:szCs w:val="22"/>
              </w:rPr>
            </w:pPr>
            <w:r w:rsidRPr="009C6343">
              <w:rPr>
                <w:sz w:val="22"/>
                <w:szCs w:val="22"/>
              </w:rPr>
              <w:t>Secteur d'activité : Pompes</w:t>
            </w:r>
          </w:p>
          <w:p w:rsidR="00AE6E24" w:rsidRPr="009C6343" w:rsidRDefault="00AE6E24" w:rsidP="005C3E49">
            <w:pPr>
              <w:rPr>
                <w:sz w:val="22"/>
                <w:szCs w:val="22"/>
              </w:rPr>
            </w:pPr>
            <w:r w:rsidRPr="009C6343">
              <w:rPr>
                <w:sz w:val="22"/>
                <w:szCs w:val="22"/>
              </w:rPr>
              <w:lastRenderedPageBreak/>
              <w:t>Temps de réception en jours : 3</w:t>
            </w:r>
          </w:p>
          <w:p w:rsidR="00AE6E24" w:rsidRPr="009C6343" w:rsidRDefault="00AE6E24" w:rsidP="005C3E49">
            <w:pPr>
              <w:rPr>
                <w:sz w:val="22"/>
                <w:szCs w:val="22"/>
              </w:rPr>
            </w:pPr>
            <w:r w:rsidRPr="009C6343">
              <w:rPr>
                <w:sz w:val="22"/>
                <w:szCs w:val="22"/>
              </w:rPr>
              <w:t>Enregistrer dans le stock en contrôle qualité activé (pour les achats)</w:t>
            </w:r>
          </w:p>
          <w:p w:rsidR="00AE6E24" w:rsidRPr="009C6343" w:rsidRDefault="00AE6E24" w:rsidP="005C3E49">
            <w:pPr>
              <w:rPr>
                <w:sz w:val="22"/>
                <w:szCs w:val="22"/>
              </w:rPr>
            </w:pPr>
            <w:r w:rsidRPr="009C6343">
              <w:rPr>
                <w:sz w:val="22"/>
                <w:szCs w:val="22"/>
              </w:rPr>
              <w:t>Code: rép.sources appro.obligatoire activé (pour les achats)</w:t>
            </w:r>
          </w:p>
          <w:p w:rsidR="00AE6E24" w:rsidRPr="009C6343" w:rsidRDefault="00AE6E24" w:rsidP="005C3E49">
            <w:pPr>
              <w:rPr>
                <w:sz w:val="22"/>
                <w:szCs w:val="22"/>
              </w:rPr>
            </w:pPr>
            <w:r w:rsidRPr="009C6343">
              <w:rPr>
                <w:sz w:val="22"/>
                <w:szCs w:val="22"/>
              </w:rPr>
              <w:t>Classe de valorisation : 7900</w:t>
            </w:r>
          </w:p>
          <w:p w:rsidR="00AE6E24" w:rsidRPr="009C6343" w:rsidRDefault="00AE6E24" w:rsidP="005C3E49">
            <w:pPr>
              <w:rPr>
                <w:sz w:val="22"/>
                <w:szCs w:val="22"/>
              </w:rPr>
            </w:pPr>
            <w:r w:rsidRPr="009C6343">
              <w:rPr>
                <w:sz w:val="22"/>
                <w:szCs w:val="22"/>
              </w:rPr>
              <w:t>Code prix : Prix moyen pondéré</w:t>
            </w:r>
          </w:p>
          <w:p w:rsidR="00AE6E24" w:rsidRPr="009C6343" w:rsidRDefault="00AE6E24" w:rsidP="005C3E49">
            <w:pPr>
              <w:rPr>
                <w:noProof/>
                <w:sz w:val="22"/>
                <w:szCs w:val="22"/>
              </w:rPr>
            </w:pPr>
            <w:r w:rsidRPr="009C6343">
              <w:rPr>
                <w:noProof/>
                <w:sz w:val="22"/>
                <w:szCs w:val="22"/>
              </w:rPr>
              <w:t>Vérifier que le code article est opérationnel</w:t>
            </w:r>
          </w:p>
          <w:p w:rsidR="00AE6E24" w:rsidRPr="009C6343" w:rsidRDefault="00AE6E24" w:rsidP="005C3E49">
            <w:pPr>
              <w:rPr>
                <w:sz w:val="22"/>
                <w:szCs w:val="22"/>
              </w:rPr>
            </w:pPr>
            <w:r w:rsidRPr="009C6343">
              <w:rPr>
                <w:noProof/>
                <w:sz w:val="22"/>
                <w:szCs w:val="22"/>
              </w:rPr>
              <w:t>Afficher votre code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fiche article</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Afficher une fiche article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GU_SAP_GU_SAP_MM03 - Afficher état actuel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GU_SAP_MM01 - Immédiatement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Numéro du code article :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Créer un article de prestation de service (instrument de contrôle des pompes) par copie de l’article I-1100  dans la branche pharmacie avec les vues Données de base 1, Achats et comptabilité 1 pour votre division</w:t>
            </w:r>
          </w:p>
          <w:p w:rsidR="00AE6E24" w:rsidRPr="009C6343" w:rsidRDefault="00AE6E24" w:rsidP="005C3E49">
            <w:pPr>
              <w:rPr>
                <w:sz w:val="22"/>
                <w:szCs w:val="22"/>
              </w:rPr>
            </w:pPr>
            <w:r w:rsidRPr="009C6343">
              <w:rPr>
                <w:sz w:val="22"/>
                <w:szCs w:val="22"/>
              </w:rPr>
              <w:t>Entrez  votre groupe d’acheteurs pour vos articles non gérés en stock et u prix standard de 55 euros</w:t>
            </w:r>
          </w:p>
          <w:p w:rsidR="00AE6E24" w:rsidRPr="009C6343" w:rsidRDefault="00AE6E24" w:rsidP="005C3E49">
            <w:pPr>
              <w:rPr>
                <w:sz w:val="22"/>
                <w:szCs w:val="22"/>
              </w:rPr>
            </w:pPr>
            <w:r w:rsidRPr="009C6343">
              <w:rPr>
                <w:sz w:val="22"/>
                <w:szCs w:val="22"/>
              </w:rPr>
              <w:t>sauvegardez</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Création d’une fiche article presttation de service par copie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GU_SAP_MMS1 - Prestation service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Créer la vue CCR 1 pour votre article sur votre division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Développement d’une fiche article par copie</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GU_SAP_MMS1 - Prestation service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Créer 2 centres de coûts par copie des centres suivants sur votre société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1200</w:t>
            </w:r>
            <w:r w:rsidRPr="009C6343">
              <w:rPr>
                <w:sz w:val="22"/>
                <w:szCs w:val="22"/>
              </w:rPr>
              <w:tab/>
              <w:t>2200</w:t>
            </w:r>
            <w:r w:rsidRPr="009C6343">
              <w:rPr>
                <w:sz w:val="22"/>
                <w:szCs w:val="22"/>
              </w:rPr>
              <w:tab/>
              <w:t>2200</w:t>
            </w:r>
            <w:r w:rsidRPr="009C6343">
              <w:rPr>
                <w:sz w:val="22"/>
                <w:szCs w:val="22"/>
              </w:rPr>
              <w:tab/>
              <w:t>7</w:t>
            </w:r>
            <w:r w:rsidRPr="009C6343">
              <w:rPr>
                <w:sz w:val="22"/>
                <w:szCs w:val="22"/>
              </w:rPr>
              <w:tab/>
              <w:t>M. Mac RAY Hans</w:t>
            </w:r>
            <w:r w:rsidRPr="009C6343">
              <w:rPr>
                <w:sz w:val="22"/>
                <w:szCs w:val="22"/>
              </w:rPr>
              <w:tab/>
            </w:r>
            <w:r w:rsidRPr="009C6343">
              <w:rPr>
                <w:sz w:val="22"/>
                <w:szCs w:val="22"/>
              </w:rPr>
              <w:tab/>
              <w:t>SERVICES GÉNÉRAUX</w:t>
            </w:r>
            <w:r w:rsidRPr="009C6343">
              <w:rPr>
                <w:sz w:val="22"/>
                <w:szCs w:val="22"/>
              </w:rPr>
              <w:tab/>
              <w:t>FR</w:t>
            </w:r>
            <w:r w:rsidRPr="009C6343">
              <w:rPr>
                <w:sz w:val="22"/>
                <w:szCs w:val="22"/>
              </w:rPr>
              <w:tab/>
              <w:t>01.01.1997</w:t>
            </w:r>
            <w:r w:rsidRPr="009C6343">
              <w:rPr>
                <w:sz w:val="22"/>
                <w:szCs w:val="22"/>
              </w:rPr>
              <w:tab/>
              <w:t>31.12.9999</w:t>
            </w:r>
          </w:p>
          <w:p w:rsidR="00AE6E24" w:rsidRPr="009C6343" w:rsidRDefault="00AE6E24" w:rsidP="005C3E49">
            <w:pPr>
              <w:rPr>
                <w:sz w:val="22"/>
                <w:szCs w:val="22"/>
              </w:rPr>
            </w:pPr>
            <w:r w:rsidRPr="009C6343">
              <w:rPr>
                <w:sz w:val="22"/>
                <w:szCs w:val="22"/>
              </w:rPr>
              <w:t>FR-MAINT</w:t>
            </w:r>
            <w:r w:rsidRPr="009C6343">
              <w:rPr>
                <w:sz w:val="22"/>
                <w:szCs w:val="22"/>
              </w:rPr>
              <w:tab/>
              <w:t>2200</w:t>
            </w:r>
            <w:r w:rsidRPr="009C6343">
              <w:rPr>
                <w:sz w:val="22"/>
                <w:szCs w:val="22"/>
              </w:rPr>
              <w:tab/>
              <w:t>2200</w:t>
            </w:r>
            <w:r w:rsidRPr="009C6343">
              <w:rPr>
                <w:sz w:val="22"/>
                <w:szCs w:val="22"/>
              </w:rPr>
              <w:tab/>
              <w:t>2</w:t>
            </w:r>
            <w:r w:rsidRPr="009C6343">
              <w:rPr>
                <w:sz w:val="22"/>
                <w:szCs w:val="22"/>
              </w:rPr>
              <w:tab/>
              <w:t>Mylène Kerber</w:t>
            </w:r>
            <w:r w:rsidRPr="009C6343">
              <w:rPr>
                <w:sz w:val="22"/>
                <w:szCs w:val="22"/>
              </w:rPr>
              <w:tab/>
            </w:r>
            <w:r w:rsidRPr="009C6343">
              <w:rPr>
                <w:sz w:val="22"/>
                <w:szCs w:val="22"/>
              </w:rPr>
              <w:tab/>
              <w:t>MAINTENANCE</w:t>
            </w:r>
            <w:r w:rsidRPr="009C6343">
              <w:rPr>
                <w:sz w:val="22"/>
                <w:szCs w:val="22"/>
              </w:rPr>
              <w:tab/>
              <w:t>FR</w:t>
            </w:r>
            <w:r w:rsidRPr="009C6343">
              <w:rPr>
                <w:sz w:val="22"/>
                <w:szCs w:val="22"/>
              </w:rPr>
              <w:tab/>
              <w:t>01.01.2005</w:t>
            </w:r>
            <w:r w:rsidRPr="009C6343">
              <w:rPr>
                <w:sz w:val="22"/>
                <w:szCs w:val="22"/>
              </w:rPr>
              <w:tab/>
              <w:t>31.12.9999</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Créer un centre coût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GU_SAP_KS01 - Créer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Le service maintenance a besoin de 5 instruments de contrôle. Vous créez une demande d’achat avec votre nouveau code article pour votre division. Votre article doit </w:t>
            </w:r>
            <w:r w:rsidRPr="009C6343">
              <w:rPr>
                <w:sz w:val="22"/>
                <w:szCs w:val="22"/>
              </w:rPr>
              <w:lastRenderedPageBreak/>
              <w:t>être acheté pour vos 2 centres de coûts et le compte général 618000 (AUTRES CHARGES  EXTERNES)</w:t>
            </w:r>
          </w:p>
          <w:p w:rsidR="00AE6E24" w:rsidRPr="009C6343" w:rsidRDefault="00AE6E24" w:rsidP="005C3E49">
            <w:pPr>
              <w:rPr>
                <w:sz w:val="22"/>
                <w:szCs w:val="22"/>
              </w:rPr>
            </w:pPr>
            <w:r w:rsidRPr="009C6343">
              <w:rPr>
                <w:sz w:val="22"/>
                <w:szCs w:val="22"/>
              </w:rPr>
              <w:t>Sauvegarder votre DA</w:t>
            </w:r>
          </w:p>
          <w:p w:rsidR="00AE6E24" w:rsidRPr="009C6343" w:rsidRDefault="00AE6E24" w:rsidP="005C3E49">
            <w:pPr>
              <w:rPr>
                <w:sz w:val="22"/>
                <w:szCs w:val="22"/>
              </w:rPr>
            </w:pPr>
            <w:r w:rsidRPr="009C6343">
              <w:rPr>
                <w:sz w:val="22"/>
                <w:szCs w:val="22"/>
              </w:rPr>
              <w:t>Afficher votre demande d’achat</w:t>
            </w:r>
          </w:p>
          <w:p w:rsidR="00AE6E24" w:rsidRPr="009C6343" w:rsidRDefault="00AE6E24" w:rsidP="005C3E49">
            <w:pPr>
              <w:rPr>
                <w:sz w:val="22"/>
                <w:szCs w:val="22"/>
              </w:rPr>
            </w:pPr>
          </w:p>
          <w:p w:rsidR="00AE6E24" w:rsidRPr="009C6343" w:rsidRDefault="00AE6E24"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une demande d’achat avec une imputation multiple</w:t>
            </w:r>
          </w:p>
          <w:p w:rsidR="00AE6E24" w:rsidRPr="009C6343" w:rsidRDefault="00AE6E24" w:rsidP="005C3E49">
            <w:pPr>
              <w:rPr>
                <w:noProof/>
                <w:sz w:val="22"/>
                <w:szCs w:val="22"/>
              </w:rPr>
            </w:pPr>
          </w:p>
          <w:p w:rsidR="00AE6E24" w:rsidRPr="009C6343" w:rsidRDefault="00AE6E24" w:rsidP="005C3E49">
            <w:pPr>
              <w:rPr>
                <w:sz w:val="22"/>
                <w:szCs w:val="22"/>
              </w:rPr>
            </w:pPr>
            <w:r w:rsidRPr="009C6343">
              <w:rPr>
                <w:sz w:val="22"/>
                <w:szCs w:val="22"/>
              </w:rPr>
              <w:lastRenderedPageBreak/>
              <w:t xml:space="preserve">Activer la comptabilité analytique dans le périmètre  analytique </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Afficher une demande d’achat</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GU_SAP_ME51N – Créer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 xml:space="preserve">GU_SAP_Activer la comptabilité </w:t>
            </w:r>
            <w:r w:rsidRPr="009C6343">
              <w:rPr>
                <w:sz w:val="22"/>
                <w:szCs w:val="22"/>
              </w:rPr>
              <w:lastRenderedPageBreak/>
              <w:t xml:space="preserve">analytique dans le périmètre  analytique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GU_SAP_ME53N - Afficher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Votre acheteur vous communique la signature d’un contrat avec votre fournisseur pour la fourniture de 5 000 000 de ressorts avant extra large pour votre division pour 1 an.</w:t>
            </w:r>
          </w:p>
          <w:p w:rsidR="00AE6E24" w:rsidRPr="009C6343" w:rsidRDefault="00AE6E24" w:rsidP="005C3E49">
            <w:pPr>
              <w:rPr>
                <w:sz w:val="22"/>
                <w:szCs w:val="22"/>
              </w:rPr>
            </w:pPr>
            <w:r w:rsidRPr="009C6343">
              <w:rPr>
                <w:sz w:val="22"/>
                <w:szCs w:val="22"/>
              </w:rPr>
              <w:t>Il vous demande de créer ce contrat en quantité avec les données suivantes :</w:t>
            </w:r>
          </w:p>
          <w:p w:rsidR="00AE6E24" w:rsidRPr="009C6343" w:rsidRDefault="00AE6E24" w:rsidP="005C3E49">
            <w:pPr>
              <w:rPr>
                <w:sz w:val="22"/>
                <w:szCs w:val="22"/>
              </w:rPr>
            </w:pPr>
            <w:r w:rsidRPr="009C6343">
              <w:rPr>
                <w:sz w:val="22"/>
                <w:szCs w:val="22"/>
              </w:rPr>
              <w:t>Numéro de contrat : piloté par le système</w:t>
            </w:r>
          </w:p>
          <w:p w:rsidR="00AE6E24" w:rsidRPr="009C6343" w:rsidRDefault="00AE6E24" w:rsidP="005C3E49">
            <w:pPr>
              <w:rPr>
                <w:sz w:val="22"/>
                <w:szCs w:val="22"/>
              </w:rPr>
            </w:pPr>
            <w:r w:rsidRPr="009C6343">
              <w:rPr>
                <w:sz w:val="22"/>
                <w:szCs w:val="22"/>
              </w:rPr>
              <w:t>TYPE DE CONTRAT : MK</w:t>
            </w:r>
            <w:r w:rsidRPr="009C6343">
              <w:rPr>
                <w:sz w:val="22"/>
                <w:szCs w:val="22"/>
              </w:rPr>
              <w:tab/>
              <w:t>Contrat en quantité</w:t>
            </w:r>
          </w:p>
          <w:p w:rsidR="00AE6E24" w:rsidRPr="009C6343" w:rsidRDefault="00AE6E24" w:rsidP="005C3E49">
            <w:pPr>
              <w:rPr>
                <w:sz w:val="22"/>
                <w:szCs w:val="22"/>
              </w:rPr>
            </w:pPr>
            <w:r w:rsidRPr="009C6343">
              <w:rPr>
                <w:sz w:val="22"/>
                <w:szCs w:val="22"/>
              </w:rPr>
              <w:t>Votre organisation d’achat</w:t>
            </w:r>
          </w:p>
          <w:p w:rsidR="00AE6E24" w:rsidRPr="009C6343" w:rsidRDefault="00AE6E24" w:rsidP="005C3E49">
            <w:pPr>
              <w:rPr>
                <w:sz w:val="22"/>
                <w:szCs w:val="22"/>
              </w:rPr>
            </w:pPr>
            <w:r w:rsidRPr="009C6343">
              <w:rPr>
                <w:sz w:val="22"/>
                <w:szCs w:val="22"/>
              </w:rPr>
              <w:t>Votre code article</w:t>
            </w:r>
          </w:p>
          <w:p w:rsidR="00AE6E24" w:rsidRPr="009C6343" w:rsidRDefault="00AE6E24" w:rsidP="005C3E49">
            <w:pPr>
              <w:rPr>
                <w:sz w:val="22"/>
                <w:szCs w:val="22"/>
              </w:rPr>
            </w:pPr>
            <w:r w:rsidRPr="009C6343">
              <w:rPr>
                <w:sz w:val="22"/>
                <w:szCs w:val="22"/>
              </w:rPr>
              <w:t>Votre groupe d’acheteurs pour l’approvisionnement d’article stocké</w:t>
            </w:r>
          </w:p>
          <w:p w:rsidR="00AE6E24" w:rsidRPr="009C6343" w:rsidRDefault="00AE6E24" w:rsidP="005C3E49">
            <w:pPr>
              <w:rPr>
                <w:sz w:val="22"/>
                <w:szCs w:val="22"/>
              </w:rPr>
            </w:pPr>
            <w:r w:rsidRPr="009C6343">
              <w:rPr>
                <w:sz w:val="22"/>
                <w:szCs w:val="22"/>
              </w:rPr>
              <w:t xml:space="preserve">Votre Division </w:t>
            </w:r>
          </w:p>
          <w:p w:rsidR="00AE6E24" w:rsidRPr="009C6343" w:rsidRDefault="00AE6E24" w:rsidP="005C3E49">
            <w:pPr>
              <w:rPr>
                <w:sz w:val="22"/>
                <w:szCs w:val="22"/>
              </w:rPr>
            </w:pPr>
            <w:r w:rsidRPr="009C6343">
              <w:rPr>
                <w:sz w:val="22"/>
                <w:szCs w:val="22"/>
              </w:rPr>
              <w:t xml:space="preserve">Votre magasin </w:t>
            </w:r>
          </w:p>
          <w:p w:rsidR="00AE6E24" w:rsidRPr="009C6343" w:rsidRDefault="00AE6E24" w:rsidP="005C3E49">
            <w:pPr>
              <w:rPr>
                <w:sz w:val="22"/>
                <w:szCs w:val="22"/>
              </w:rPr>
            </w:pPr>
            <w:r w:rsidRPr="009C6343">
              <w:rPr>
                <w:sz w:val="22"/>
                <w:szCs w:val="22"/>
              </w:rPr>
              <w:t>Fin de validité : Date du jour + 1 an</w:t>
            </w:r>
          </w:p>
          <w:p w:rsidR="00AE6E24" w:rsidRPr="009C6343" w:rsidRDefault="00AE6E24" w:rsidP="005C3E49">
            <w:pPr>
              <w:rPr>
                <w:sz w:val="22"/>
                <w:szCs w:val="22"/>
              </w:rPr>
            </w:pPr>
            <w:r w:rsidRPr="009C6343">
              <w:rPr>
                <w:sz w:val="22"/>
                <w:szCs w:val="22"/>
              </w:rPr>
              <w:t>Quantité cible : 5 000 000</w:t>
            </w:r>
          </w:p>
          <w:p w:rsidR="00AE6E24" w:rsidRPr="009C6343" w:rsidRDefault="00AE6E24" w:rsidP="005C3E49">
            <w:pPr>
              <w:rPr>
                <w:sz w:val="22"/>
                <w:szCs w:val="22"/>
              </w:rPr>
            </w:pPr>
            <w:r w:rsidRPr="009C6343">
              <w:rPr>
                <w:sz w:val="22"/>
                <w:szCs w:val="22"/>
              </w:rPr>
              <w:t>Prix net : 5 € par carton (1 carton = 1000 ressorts)</w:t>
            </w:r>
          </w:p>
          <w:p w:rsidR="00AE6E24" w:rsidRPr="009C6343" w:rsidRDefault="00AE6E24" w:rsidP="005C3E49">
            <w:pPr>
              <w:rPr>
                <w:noProof/>
                <w:sz w:val="22"/>
                <w:szCs w:val="22"/>
              </w:rPr>
            </w:pPr>
            <w:r w:rsidRPr="009C6343">
              <w:rPr>
                <w:noProof/>
                <w:sz w:val="22"/>
                <w:szCs w:val="22"/>
              </w:rPr>
              <w:t>Vérifier que le contrat est opérationnel</w:t>
            </w:r>
          </w:p>
          <w:p w:rsidR="00AE6E24" w:rsidRPr="009C6343" w:rsidRDefault="00AE6E24" w:rsidP="005C3E49">
            <w:pPr>
              <w:rPr>
                <w:sz w:val="22"/>
                <w:szCs w:val="22"/>
              </w:rPr>
            </w:pPr>
            <w:r w:rsidRPr="009C6343">
              <w:rPr>
                <w:noProof/>
                <w:sz w:val="22"/>
                <w:szCs w:val="22"/>
              </w:rPr>
              <w:t>Afficher le contrat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Création d’un contrat cadre en quantité</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Modification des unités de quantités de la fiche article</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Affichage d’un contrat</w:t>
            </w:r>
          </w:p>
          <w:p w:rsidR="00AE6E24" w:rsidRPr="009C6343" w:rsidRDefault="00AE6E24" w:rsidP="005C3E49">
            <w:pPr>
              <w:rPr>
                <w:sz w:val="22"/>
                <w:szCs w:val="22"/>
              </w:rPr>
            </w:pPr>
          </w:p>
          <w:p w:rsidR="00AE6E24" w:rsidRPr="009C6343" w:rsidRDefault="00AE6E24" w:rsidP="005C3E49">
            <w:pPr>
              <w:rPr>
                <w:sz w:val="22"/>
                <w:szCs w:val="22"/>
              </w:rPr>
            </w:pP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GU_SAP_ME31K – Créer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GU_SAP_MM02 – Immédiatement</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GU_SAP_ME33K - Afficher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Vous devez modifier le type de stock à S</w:t>
            </w:r>
            <w:r w:rsidRPr="009C6343">
              <w:rPr>
                <w:sz w:val="22"/>
                <w:szCs w:val="22"/>
              </w:rPr>
              <w:tab/>
              <w:t>Bloqué de votre contrat (dans les données poste)</w:t>
            </w:r>
          </w:p>
          <w:p w:rsidR="00AE6E24" w:rsidRPr="009C6343" w:rsidRDefault="00AE6E24" w:rsidP="005C3E49">
            <w:pPr>
              <w:rPr>
                <w:sz w:val="22"/>
                <w:szCs w:val="22"/>
              </w:rPr>
            </w:pPr>
            <w:r w:rsidRPr="009C6343">
              <w:rPr>
                <w:noProof/>
                <w:sz w:val="22"/>
                <w:szCs w:val="22"/>
              </w:rPr>
              <w:t>Vous affichez cette modification</w:t>
            </w:r>
          </w:p>
          <w:p w:rsidR="00AE6E24" w:rsidRPr="009C6343" w:rsidRDefault="00AE6E24" w:rsidP="005C3E49">
            <w:pPr>
              <w:rPr>
                <w:sz w:val="22"/>
                <w:szCs w:val="22"/>
              </w:rPr>
            </w:pPr>
            <w:r w:rsidRPr="009C6343">
              <w:rPr>
                <w:sz w:val="22"/>
                <w:szCs w:val="22"/>
              </w:rPr>
              <w:t>Quel est le Nom de la table modifiée ?</w:t>
            </w:r>
          </w:p>
          <w:p w:rsidR="00AE6E24" w:rsidRPr="009C6343" w:rsidRDefault="00AE6E24" w:rsidP="005C3E49">
            <w:pPr>
              <w:rPr>
                <w:sz w:val="22"/>
                <w:szCs w:val="22"/>
              </w:rPr>
            </w:pPr>
            <w:r w:rsidRPr="009C6343">
              <w:rPr>
                <w:sz w:val="22"/>
                <w:szCs w:val="22"/>
              </w:rPr>
              <w:t>Quel est le Nom de la zone modifiée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Modification d’un contrat</w:t>
            </w:r>
          </w:p>
          <w:p w:rsidR="00AE6E24" w:rsidRPr="009C6343" w:rsidRDefault="00AE6E24" w:rsidP="005C3E49">
            <w:pPr>
              <w:rPr>
                <w:noProof/>
                <w:sz w:val="22"/>
                <w:szCs w:val="22"/>
              </w:rPr>
            </w:pPr>
          </w:p>
          <w:p w:rsidR="00AE6E24" w:rsidRPr="009C6343" w:rsidRDefault="00AE6E24" w:rsidP="005C3E49">
            <w:pPr>
              <w:rPr>
                <w:noProof/>
                <w:sz w:val="22"/>
                <w:szCs w:val="22"/>
              </w:rPr>
            </w:pPr>
            <w:r w:rsidRPr="009C6343">
              <w:rPr>
                <w:noProof/>
                <w:sz w:val="22"/>
                <w:szCs w:val="22"/>
              </w:rPr>
              <w:t>Affichage des modification d’un contrat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GU_SAP_ ME32K - Modifier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 ME33K – Afficher</w:t>
            </w:r>
          </w:p>
          <w:p w:rsidR="00AE6E24" w:rsidRPr="009C6343" w:rsidRDefault="00AE6E24" w:rsidP="005C3E49">
            <w:pPr>
              <w:rPr>
                <w:sz w:val="22"/>
                <w:szCs w:val="22"/>
              </w:rPr>
            </w:pPr>
          </w:p>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Avant d’envoyer le contrat à votre fournisseur, vous vous </w:t>
            </w:r>
            <w:r w:rsidRPr="009C6343">
              <w:rPr>
                <w:sz w:val="22"/>
                <w:szCs w:val="22"/>
              </w:rPr>
              <w:lastRenderedPageBreak/>
              <w:t>assurez que tout est conforme. Vous  affichez notamment  la correspondance de votre contrat.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Vérifier le type de message </w:t>
            </w:r>
            <w:r w:rsidRPr="009C6343">
              <w:rPr>
                <w:noProof/>
                <w:sz w:val="22"/>
                <w:szCs w:val="22"/>
              </w:rPr>
              <w:lastRenderedPageBreak/>
              <w:t>dans un contrat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GU_SAP_ ME33K – Afficher</w:t>
            </w:r>
          </w:p>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Faire un aperçu avant impression de votre contrat</w:t>
            </w:r>
          </w:p>
          <w:p w:rsidR="00AE6E24" w:rsidRPr="009C6343" w:rsidRDefault="00AE6E24" w:rsidP="005C3E49">
            <w:pPr>
              <w:rPr>
                <w:sz w:val="22"/>
                <w:szCs w:val="22"/>
              </w:rPr>
            </w:pPr>
            <w:r w:rsidRPr="009C6343">
              <w:rPr>
                <w:noProof/>
                <w:sz w:val="22"/>
                <w:szCs w:val="22"/>
              </w:rPr>
              <w:t>Vérifier les données à l’écran</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Editer un contrat cadre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GU_SAP_ME9K - Editer messages</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947C7C">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Créer une commande d’achat NB en référence à votre contrat (activer synthèse des documents – dans la variante de sélection utiliser contrats)</w:t>
            </w:r>
          </w:p>
          <w:p w:rsidR="00AE6E24" w:rsidRPr="009C6343" w:rsidRDefault="00AE6E24" w:rsidP="005C3E49">
            <w:pPr>
              <w:rPr>
                <w:sz w:val="22"/>
                <w:szCs w:val="22"/>
              </w:rPr>
            </w:pPr>
            <w:r w:rsidRPr="009C6343">
              <w:rPr>
                <w:sz w:val="22"/>
                <w:szCs w:val="22"/>
              </w:rPr>
              <w:t>Vérifier que votre société, votre organisation d’achat, votre groupe d’acheteurs, votre division et votre magasin sont définis dans votre document</w:t>
            </w:r>
          </w:p>
          <w:p w:rsidR="00AE6E24" w:rsidRPr="009C6343" w:rsidRDefault="00AE6E24" w:rsidP="005C3E49">
            <w:pPr>
              <w:rPr>
                <w:sz w:val="22"/>
                <w:szCs w:val="22"/>
              </w:rPr>
            </w:pPr>
            <w:r w:rsidRPr="009C6343">
              <w:rPr>
                <w:sz w:val="22"/>
                <w:szCs w:val="22"/>
              </w:rPr>
              <w:t>Sauvegarder la commande d’achat</w:t>
            </w:r>
          </w:p>
          <w:p w:rsidR="00AE6E24" w:rsidRPr="009C6343" w:rsidRDefault="00AE6E24" w:rsidP="005C3E49">
            <w:pPr>
              <w:rPr>
                <w:sz w:val="22"/>
                <w:szCs w:val="22"/>
              </w:rPr>
            </w:pPr>
            <w:r w:rsidRPr="009C6343">
              <w:rPr>
                <w:noProof/>
                <w:sz w:val="22"/>
                <w:szCs w:val="22"/>
              </w:rPr>
              <w:t>Vérifier que la commande est sauvegardée</w:t>
            </w:r>
          </w:p>
          <w:p w:rsidR="00AE6E24" w:rsidRPr="009C6343" w:rsidRDefault="00AE6E24" w:rsidP="005C3E49">
            <w:pPr>
              <w:rPr>
                <w:sz w:val="22"/>
                <w:szCs w:val="22"/>
              </w:rPr>
            </w:pPr>
            <w:r w:rsidRPr="009C6343">
              <w:rPr>
                <w:sz w:val="22"/>
                <w:szCs w:val="22"/>
              </w:rPr>
              <w:t>Modifier ensuite la quantité commandée à 50,000</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 appel sur contrat</w:t>
            </w:r>
          </w:p>
          <w:p w:rsidR="00AE6E24" w:rsidRPr="009C6343" w:rsidRDefault="00AE6E24" w:rsidP="005C3E49">
            <w:pPr>
              <w:rPr>
                <w:noProof/>
                <w:sz w:val="22"/>
                <w:szCs w:val="22"/>
              </w:rPr>
            </w:pPr>
          </w:p>
          <w:p w:rsidR="00AE6E24" w:rsidRPr="009C6343" w:rsidRDefault="00AE6E24" w:rsidP="005C3E49">
            <w:pPr>
              <w:rPr>
                <w:sz w:val="22"/>
                <w:szCs w:val="22"/>
              </w:rPr>
            </w:pPr>
            <w:r w:rsidRPr="009C6343">
              <w:rPr>
                <w:sz w:val="22"/>
                <w:szCs w:val="22"/>
              </w:rPr>
              <w:t>Affichage de ses commandes d’achat</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Modification d’une commande d’achat</w:t>
            </w:r>
          </w:p>
          <w:p w:rsidR="00AE6E24" w:rsidRPr="009C6343" w:rsidRDefault="00AE6E24" w:rsidP="005C3E49">
            <w:pPr>
              <w:rPr>
                <w:noProof/>
                <w:sz w:val="22"/>
                <w:szCs w:val="22"/>
              </w:rPr>
            </w:pPr>
          </w:p>
          <w:p w:rsidR="00AE6E24" w:rsidRPr="009C6343" w:rsidRDefault="00AE6E24" w:rsidP="005C3E49">
            <w:pPr>
              <w:rPr>
                <w:noProof/>
                <w:sz w:val="22"/>
                <w:szCs w:val="22"/>
              </w:rPr>
            </w:pP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GU_SAP_ME21N - Fournisseur_division cédante connus</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GU_SAP_ME23N – Afficher</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GU_SAP_ME22N - Modifier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Générer le Répertoire des sources d'approvisionnement  pour les 6 prochains mois pour vos articles et votre division</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Génération du Répertoire des sources d'approvisionnement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GU_SAP_ME05 - Générer</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947C7C">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En affichage sur votre contrat, afficher les documents d’appels sur votre contrat (dans le menu Poste)</w:t>
            </w:r>
          </w:p>
          <w:p w:rsidR="00AE6E24" w:rsidRPr="009C6343" w:rsidRDefault="00AE6E24" w:rsidP="005C3E49">
            <w:pPr>
              <w:rPr>
                <w:sz w:val="22"/>
                <w:szCs w:val="22"/>
              </w:rPr>
            </w:pPr>
            <w:r w:rsidRPr="009C6343">
              <w:rPr>
                <w:noProof/>
                <w:sz w:val="22"/>
                <w:szCs w:val="22"/>
              </w:rPr>
              <w:t>Vérifier que votre commande apparaît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noProof/>
                <w:sz w:val="22"/>
                <w:szCs w:val="22"/>
              </w:rPr>
              <w:t>Affichage des appels sur contrat</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 ME33K – Afficher</w:t>
            </w:r>
          </w:p>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b/>
                <w:sz w:val="22"/>
                <w:szCs w:val="22"/>
              </w:rPr>
            </w:pPr>
            <w:r w:rsidRPr="009C6343">
              <w:rPr>
                <w:sz w:val="22"/>
                <w:szCs w:val="22"/>
              </w:rPr>
              <w:t>En modification de la commande d’achat, Modifier la Clé de pilotage des confirmations dans le détail du poste de la commande, tabulation Confirmations :</w:t>
            </w:r>
          </w:p>
          <w:p w:rsidR="00AE6E24" w:rsidRPr="009C6343" w:rsidRDefault="00AE6E24" w:rsidP="005C3E49">
            <w:pPr>
              <w:rPr>
                <w:noProof/>
                <w:sz w:val="22"/>
                <w:szCs w:val="22"/>
              </w:rPr>
            </w:pPr>
            <w:r w:rsidRPr="009C6343">
              <w:rPr>
                <w:noProof/>
                <w:sz w:val="22"/>
                <w:szCs w:val="22"/>
              </w:rPr>
              <w:t>La clé doit être de type AB Confirmation ordre pour l’éntrée de marchandises</w:t>
            </w:r>
          </w:p>
          <w:p w:rsidR="00AE6E24" w:rsidRPr="009C6343" w:rsidRDefault="00AE6E24" w:rsidP="005C3E49">
            <w:pPr>
              <w:rPr>
                <w:noProof/>
                <w:sz w:val="22"/>
                <w:szCs w:val="22"/>
              </w:rPr>
            </w:pPr>
            <w:r w:rsidRPr="009C6343">
              <w:rPr>
                <w:sz w:val="22"/>
                <w:szCs w:val="22"/>
              </w:rPr>
              <w:t>Clé : OSB1</w:t>
            </w:r>
          </w:p>
          <w:p w:rsidR="00AE6E24" w:rsidRPr="009C6343" w:rsidRDefault="00AE6E24" w:rsidP="005C3E49">
            <w:pPr>
              <w:rPr>
                <w:noProof/>
                <w:sz w:val="22"/>
                <w:szCs w:val="22"/>
              </w:rPr>
            </w:pPr>
            <w:r w:rsidRPr="009C6343">
              <w:rPr>
                <w:noProof/>
                <w:sz w:val="22"/>
                <w:szCs w:val="22"/>
              </w:rPr>
              <w:t>Sauvegarder la commande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Modification d’une commande d’achat</w:t>
            </w: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GU_SAP_ME22N - Modifier</w:t>
            </w:r>
          </w:p>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b/>
                <w:sz w:val="22"/>
                <w:szCs w:val="22"/>
              </w:rPr>
            </w:pPr>
            <w:r w:rsidRPr="009C6343">
              <w:rPr>
                <w:sz w:val="22"/>
                <w:szCs w:val="22"/>
              </w:rPr>
              <w:t xml:space="preserve">Créer un nouvel appel sur votre contrat d’une quantité de 100 000 </w:t>
            </w:r>
          </w:p>
          <w:p w:rsidR="00AE6E24" w:rsidRPr="009C6343" w:rsidRDefault="00AE6E24" w:rsidP="005C3E49">
            <w:pPr>
              <w:rPr>
                <w:sz w:val="22"/>
                <w:szCs w:val="22"/>
              </w:rPr>
            </w:pPr>
            <w:r w:rsidRPr="009C6343">
              <w:rPr>
                <w:sz w:val="22"/>
                <w:szCs w:val="22"/>
              </w:rPr>
              <w:t>Sauvegarder</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Créer une commande de retour avec une quantité de 2,000 </w:t>
            </w:r>
            <w:r w:rsidRPr="009C6343">
              <w:rPr>
                <w:sz w:val="22"/>
                <w:szCs w:val="22"/>
              </w:rPr>
              <w:lastRenderedPageBreak/>
              <w:t>avec votre division, votre magasin, votre organisation d’achat, votre groupe d’acheteurs, votre société et votre article géré en stock</w:t>
            </w:r>
          </w:p>
          <w:p w:rsidR="00AE6E24" w:rsidRPr="009C6343" w:rsidRDefault="00AE6E24" w:rsidP="005C3E49">
            <w:pPr>
              <w:rPr>
                <w:sz w:val="22"/>
                <w:szCs w:val="22"/>
              </w:rPr>
            </w:pPr>
            <w:r w:rsidRPr="009C6343">
              <w:rPr>
                <w:sz w:val="22"/>
                <w:szCs w:val="22"/>
              </w:rPr>
              <w:t>Ajouter le Texte poste suivant dans le détail du poste de votre commande (Tabulation Texte) :</w:t>
            </w:r>
          </w:p>
          <w:p w:rsidR="00AE6E24" w:rsidRPr="009C6343" w:rsidRDefault="00AE6E24" w:rsidP="005C3E49">
            <w:pPr>
              <w:rPr>
                <w:sz w:val="22"/>
                <w:szCs w:val="22"/>
              </w:rPr>
            </w:pPr>
            <w:r w:rsidRPr="009C6343">
              <w:rPr>
                <w:sz w:val="22"/>
                <w:szCs w:val="22"/>
              </w:rPr>
              <w:t>Retour pour un défaut de calibrage du ressort</w:t>
            </w:r>
          </w:p>
          <w:p w:rsidR="00AE6E24" w:rsidRPr="009C6343" w:rsidRDefault="00AE6E24" w:rsidP="005C3E49">
            <w:pPr>
              <w:rPr>
                <w:noProof/>
                <w:sz w:val="22"/>
                <w:szCs w:val="22"/>
              </w:rPr>
            </w:pPr>
            <w:r w:rsidRPr="009C6343">
              <w:rPr>
                <w:noProof/>
                <w:sz w:val="22"/>
                <w:szCs w:val="22"/>
              </w:rPr>
              <w:t>Vérifier que le texte apparaît sur le bordereau de la commande d’ achat avant de sauvegarder</w:t>
            </w:r>
          </w:p>
          <w:p w:rsidR="00AE6E24" w:rsidRPr="009C6343" w:rsidRDefault="00AE6E24" w:rsidP="005C3E49">
            <w:pPr>
              <w:rPr>
                <w:sz w:val="22"/>
                <w:szCs w:val="22"/>
              </w:rPr>
            </w:pPr>
            <w:r w:rsidRPr="009C6343">
              <w:rPr>
                <w:noProof/>
                <w:sz w:val="22"/>
                <w:szCs w:val="22"/>
              </w:rPr>
              <w:t>Sauvegarder votre commande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Création d’une commande de </w:t>
            </w:r>
            <w:r w:rsidRPr="009C6343">
              <w:rPr>
                <w:noProof/>
                <w:sz w:val="22"/>
                <w:szCs w:val="22"/>
              </w:rPr>
              <w:lastRenderedPageBreak/>
              <w:t>retour</w:t>
            </w:r>
          </w:p>
          <w:p w:rsidR="00AE6E24" w:rsidRPr="009C6343" w:rsidRDefault="00AE6E24" w:rsidP="005C3E49">
            <w:pPr>
              <w:rPr>
                <w:noProof/>
                <w:sz w:val="22"/>
                <w:szCs w:val="22"/>
              </w:rPr>
            </w:pPr>
            <w:r w:rsidRPr="009C6343">
              <w:rPr>
                <w:noProof/>
                <w:sz w:val="22"/>
                <w:szCs w:val="22"/>
              </w:rPr>
              <w:t xml:space="preserve">Ajout d’un texte </w:t>
            </w:r>
          </w:p>
          <w:p w:rsidR="00AE6E24" w:rsidRPr="009C6343" w:rsidRDefault="00AE6E24" w:rsidP="005C3E49">
            <w:pPr>
              <w:rPr>
                <w:sz w:val="22"/>
                <w:szCs w:val="22"/>
              </w:rPr>
            </w:pPr>
            <w:r w:rsidRPr="009C6343">
              <w:rPr>
                <w:sz w:val="22"/>
                <w:szCs w:val="22"/>
              </w:rPr>
              <w:t>Aperçu avant impression</w:t>
            </w:r>
          </w:p>
          <w:p w:rsidR="00AE6E24" w:rsidRPr="009C6343" w:rsidRDefault="00AE6E24" w:rsidP="005C3E49">
            <w:pPr>
              <w:rPr>
                <w:noProof/>
                <w:sz w:val="22"/>
                <w:szCs w:val="22"/>
              </w:rPr>
            </w:pPr>
          </w:p>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 xml:space="preserve">GU_SAP_ME21N - </w:t>
            </w:r>
            <w:r w:rsidRPr="009C6343">
              <w:rPr>
                <w:sz w:val="22"/>
                <w:szCs w:val="22"/>
              </w:rPr>
              <w:lastRenderedPageBreak/>
              <w:t>Fournisseur_division cédante connus</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lastRenderedPageBreak/>
              <w:t>Le fournisseur vous confirme que 50% de votre dernière commande sera livrée à la date demandée</w:t>
            </w:r>
          </w:p>
          <w:p w:rsidR="00AE6E24" w:rsidRPr="009C6343" w:rsidRDefault="00AE6E24" w:rsidP="005C3E49">
            <w:pPr>
              <w:rPr>
                <w:sz w:val="22"/>
                <w:szCs w:val="22"/>
              </w:rPr>
            </w:pPr>
            <w:r w:rsidRPr="009C6343">
              <w:rPr>
                <w:sz w:val="22"/>
                <w:szCs w:val="22"/>
              </w:rPr>
              <w:t>Le solde vous sera livré 15 jours plus tard</w:t>
            </w:r>
          </w:p>
          <w:p w:rsidR="00AE6E24" w:rsidRPr="009C6343" w:rsidRDefault="00AE6E24" w:rsidP="005C3E49">
            <w:pPr>
              <w:rPr>
                <w:sz w:val="22"/>
                <w:szCs w:val="22"/>
              </w:rPr>
            </w:pPr>
            <w:r w:rsidRPr="009C6343">
              <w:rPr>
                <w:sz w:val="22"/>
                <w:szCs w:val="22"/>
              </w:rPr>
              <w:t xml:space="preserve">Vous confirmez votre poste de commande avec les dates du fournisseur </w:t>
            </w:r>
          </w:p>
          <w:p w:rsidR="00AE6E24" w:rsidRPr="009C6343" w:rsidRDefault="00AE6E24" w:rsidP="005C3E49">
            <w:pPr>
              <w:rPr>
                <w:noProof/>
                <w:sz w:val="22"/>
                <w:szCs w:val="22"/>
              </w:rPr>
            </w:pPr>
            <w:r w:rsidRPr="009C6343">
              <w:rPr>
                <w:noProof/>
                <w:sz w:val="22"/>
                <w:szCs w:val="22"/>
              </w:rPr>
              <w:t>Vérifier dans l’état dynamique des stocks que votre commande est confirmée</w:t>
            </w:r>
          </w:p>
          <w:p w:rsidR="00AE6E24" w:rsidRPr="009C6343" w:rsidRDefault="00AE6E24" w:rsidP="005C3E49">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Vérifier le statut de votre commande dans l’état dynamique des stocks</w:t>
            </w:r>
          </w:p>
          <w:p w:rsidR="00AE6E24" w:rsidRPr="009C6343" w:rsidRDefault="00AE6E24" w:rsidP="005C3E49">
            <w:pPr>
              <w:rPr>
                <w:b/>
                <w:sz w:val="22"/>
                <w:szCs w:val="22"/>
              </w:rPr>
            </w:pPr>
            <w:r w:rsidRPr="009C6343">
              <w:rPr>
                <w:noProof/>
                <w:sz w:val="22"/>
                <w:szCs w:val="22"/>
              </w:rPr>
              <w:t>Quel est l’impact de votre commande sur la quantité disponible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Lecture de l’état dynamique des stocks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b/>
                <w:noProof/>
                <w:sz w:val="22"/>
                <w:szCs w:val="22"/>
              </w:rPr>
            </w:pPr>
            <w:r w:rsidRPr="009C6343">
              <w:rPr>
                <w:b/>
                <w:noProof/>
                <w:sz w:val="22"/>
                <w:szCs w:val="22"/>
              </w:rPr>
              <w:t>MD04</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Réceptionner les 50% de la commande en stock qualité et dans votre magasin</w:t>
            </w:r>
          </w:p>
          <w:p w:rsidR="00AE6E24" w:rsidRPr="009C6343" w:rsidRDefault="00AE6E24" w:rsidP="005C3E49">
            <w:pPr>
              <w:rPr>
                <w:noProof/>
                <w:sz w:val="22"/>
                <w:szCs w:val="22"/>
              </w:rPr>
            </w:pPr>
            <w:r w:rsidRPr="009C6343">
              <w:rPr>
                <w:noProof/>
                <w:sz w:val="22"/>
                <w:szCs w:val="22"/>
              </w:rPr>
              <w:t>Vérifier la création du document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Réception</w:t>
            </w:r>
          </w:p>
          <w:p w:rsidR="00AE6E24" w:rsidRPr="009C6343" w:rsidRDefault="00AE6E24" w:rsidP="005C3E49">
            <w:pPr>
              <w:rPr>
                <w:noProof/>
                <w:sz w:val="22"/>
                <w:szCs w:val="22"/>
              </w:rPr>
            </w:pPr>
            <w:r w:rsidRPr="009C6343">
              <w:rPr>
                <w:noProof/>
                <w:sz w:val="22"/>
                <w:szCs w:val="22"/>
              </w:rPr>
              <w:t>Afficher un doc article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MIGO</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Afficher le document article </w:t>
            </w:r>
          </w:p>
          <w:p w:rsidR="00AE6E24" w:rsidRPr="009C6343" w:rsidRDefault="00AE6E24" w:rsidP="005C3E49">
            <w:pPr>
              <w:rPr>
                <w:noProof/>
                <w:sz w:val="22"/>
                <w:szCs w:val="22"/>
              </w:rPr>
            </w:pPr>
            <w:r w:rsidRPr="009C6343">
              <w:rPr>
                <w:noProof/>
                <w:sz w:val="22"/>
                <w:szCs w:val="22"/>
              </w:rPr>
              <w:t>Vérifier le type de stock et la pièce comptable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un doc article</w:t>
            </w:r>
          </w:p>
          <w:p w:rsidR="00AE6E24" w:rsidRPr="009C6343" w:rsidRDefault="00AE6E24" w:rsidP="005C3E49">
            <w:pPr>
              <w:rPr>
                <w:noProof/>
                <w:sz w:val="22"/>
                <w:szCs w:val="22"/>
              </w:rPr>
            </w:pPr>
            <w:r w:rsidRPr="009C6343">
              <w:rPr>
                <w:noProof/>
                <w:sz w:val="22"/>
                <w:szCs w:val="22"/>
              </w:rPr>
              <w:t>Afficher une pièce comptable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MB03</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la pièce comptable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Vérifier les comptes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FB03</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la synthèse des stocks de votre code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un stock</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MMBE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La division </w:t>
            </w:r>
            <w:smartTag w:uri="urn:schemas-microsoft-com:office:smarttags" w:element="metricconverter">
              <w:smartTagPr>
                <w:attr w:name="ProductID" w:val="1200 a"/>
              </w:smartTagPr>
              <w:r w:rsidRPr="009C6343">
                <w:rPr>
                  <w:noProof/>
                  <w:sz w:val="22"/>
                  <w:szCs w:val="22"/>
                </w:rPr>
                <w:t>1200 a</w:t>
              </w:r>
            </w:smartTag>
            <w:r w:rsidRPr="009C6343">
              <w:rPr>
                <w:noProof/>
                <w:sz w:val="22"/>
                <w:szCs w:val="22"/>
              </w:rPr>
              <w:t xml:space="preserve"> besoin de toute urgence d’une quantité de 1,000</w:t>
            </w:r>
          </w:p>
          <w:p w:rsidR="00AE6E24" w:rsidRPr="009C6343" w:rsidRDefault="00AE6E24" w:rsidP="005C3E49">
            <w:pPr>
              <w:rPr>
                <w:noProof/>
                <w:sz w:val="22"/>
                <w:szCs w:val="22"/>
              </w:rPr>
            </w:pPr>
            <w:r w:rsidRPr="009C6343">
              <w:rPr>
                <w:noProof/>
                <w:sz w:val="22"/>
                <w:szCs w:val="22"/>
              </w:rPr>
              <w:lastRenderedPageBreak/>
              <w:t xml:space="preserve">Faire un transfert de division à division </w:t>
            </w:r>
          </w:p>
          <w:p w:rsidR="00AE6E24" w:rsidRPr="009C6343" w:rsidRDefault="00AE6E24" w:rsidP="005C3E49">
            <w:pPr>
              <w:rPr>
                <w:noProof/>
                <w:sz w:val="22"/>
                <w:szCs w:val="22"/>
              </w:rPr>
            </w:pPr>
            <w:r w:rsidRPr="009C6343">
              <w:rPr>
                <w:noProof/>
                <w:sz w:val="22"/>
                <w:szCs w:val="22"/>
              </w:rPr>
              <w:t>De votre magasin au Mag.pren.      0001</w:t>
            </w:r>
          </w:p>
          <w:p w:rsidR="00AE6E24" w:rsidRPr="009C6343" w:rsidRDefault="00AE6E24" w:rsidP="005C3E49">
            <w:pPr>
              <w:rPr>
                <w:noProof/>
                <w:sz w:val="22"/>
                <w:szCs w:val="22"/>
              </w:rPr>
            </w:pPr>
            <w:r w:rsidRPr="009C6343">
              <w:rPr>
                <w:noProof/>
                <w:sz w:val="22"/>
                <w:szCs w:val="22"/>
              </w:rPr>
              <w:t>Vérifier que le stock de la division 1000 à diminué</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lastRenderedPageBreak/>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Transfert de stock</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MB1B</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lastRenderedPageBreak/>
              <w:t>Afficher la liste des mouvement effectués sur votre article</w:t>
            </w:r>
          </w:p>
          <w:p w:rsidR="00AE6E24" w:rsidRPr="009C6343" w:rsidRDefault="00AE6E24" w:rsidP="005C3E49">
            <w:pPr>
              <w:rPr>
                <w:noProof/>
                <w:sz w:val="22"/>
                <w:szCs w:val="22"/>
              </w:rPr>
            </w:pPr>
            <w:r w:rsidRPr="009C6343">
              <w:rPr>
                <w:noProof/>
                <w:sz w:val="22"/>
                <w:szCs w:val="22"/>
              </w:rPr>
              <w:t>Exporter la liste dans excel</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Liste des mouvements de stocks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Mb51</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BC7DD0">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Afficher la liste prévisionnelle des commandes à réceptionner dans les 6 prochains mois sur la division 1000 </w:t>
            </w:r>
          </w:p>
          <w:p w:rsidR="00AE6E24" w:rsidRPr="009C6343" w:rsidRDefault="00AE6E24" w:rsidP="005C3E49">
            <w:pPr>
              <w:rPr>
                <w:noProof/>
                <w:sz w:val="22"/>
                <w:szCs w:val="22"/>
              </w:rPr>
            </w:pPr>
            <w:r w:rsidRPr="009C6343">
              <w:rPr>
                <w:noProof/>
                <w:sz w:val="22"/>
                <w:szCs w:val="22"/>
              </w:rPr>
              <w:t>Exporter la liste dans excel</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Liste des réceptions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LA ME2V OU LA MIGO</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BC7DD0">
            <w:pPr>
              <w:pStyle w:val="table"/>
              <w:rPr>
                <w:rFonts w:ascii="Times New Roman" w:hAnsi="Times New Roman"/>
                <w:sz w:val="22"/>
                <w:szCs w:val="22"/>
                <w:lang w:val="fr-FR"/>
              </w:rPr>
            </w:pPr>
          </w:p>
        </w:tc>
      </w:tr>
      <w:tr w:rsidR="00AE6E24" w:rsidRPr="009C6343" w:rsidTr="00ED11DB">
        <w:tc>
          <w:tcPr>
            <w:tcW w:w="5528" w:type="dxa"/>
            <w:tcBorders>
              <w:top w:val="nil"/>
            </w:tcBorders>
          </w:tcPr>
          <w:p w:rsidR="00AE6E24" w:rsidRPr="009C6343" w:rsidRDefault="00AE6E24" w:rsidP="005C3E49">
            <w:pPr>
              <w:rPr>
                <w:b/>
                <w:sz w:val="22"/>
                <w:szCs w:val="22"/>
              </w:rPr>
            </w:pPr>
            <w:r w:rsidRPr="009C6343">
              <w:rPr>
                <w:sz w:val="22"/>
                <w:szCs w:val="22"/>
              </w:rPr>
              <w:t>Activer l’utilisation des quotas pour les commandes et les prélèvements dans la vue Achats de votre article au niveau de la division 1000</w:t>
            </w:r>
          </w:p>
        </w:tc>
        <w:tc>
          <w:tcPr>
            <w:tcW w:w="992" w:type="dxa"/>
            <w:tcBorders>
              <w:top w:val="nil"/>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AE6E24" w:rsidRPr="009C6343" w:rsidRDefault="00AE6E24" w:rsidP="005C3E49">
            <w:pPr>
              <w:rPr>
                <w:noProof/>
                <w:sz w:val="22"/>
                <w:szCs w:val="22"/>
              </w:rPr>
            </w:pPr>
            <w:r w:rsidRPr="009C6343">
              <w:rPr>
                <w:noProof/>
                <w:sz w:val="22"/>
                <w:szCs w:val="22"/>
              </w:rPr>
              <w:t>Les quotas</w:t>
            </w:r>
          </w:p>
        </w:tc>
        <w:tc>
          <w:tcPr>
            <w:tcW w:w="3685" w:type="dxa"/>
            <w:tcBorders>
              <w:top w:val="nil"/>
            </w:tcBorders>
          </w:tcPr>
          <w:p w:rsidR="00AE6E24" w:rsidRPr="009C6343" w:rsidRDefault="00AE6E24" w:rsidP="005C3E49">
            <w:pPr>
              <w:rPr>
                <w:sz w:val="22"/>
                <w:szCs w:val="22"/>
              </w:rPr>
            </w:pPr>
            <w:r w:rsidRPr="009C6343">
              <w:rPr>
                <w:sz w:val="22"/>
                <w:szCs w:val="22"/>
              </w:rPr>
              <w:t>MM02</w:t>
            </w:r>
          </w:p>
        </w:tc>
        <w:tc>
          <w:tcPr>
            <w:tcW w:w="993" w:type="dxa"/>
            <w:tcBorders>
              <w:top w:val="nil"/>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nil"/>
            </w:tcBorders>
          </w:tcPr>
          <w:p w:rsidR="00AE6E24" w:rsidRPr="009C6343" w:rsidRDefault="00AE6E24" w:rsidP="005C3E49">
            <w:pPr>
              <w:rPr>
                <w:noProof/>
                <w:sz w:val="22"/>
                <w:szCs w:val="22"/>
              </w:rPr>
            </w:pPr>
            <w:r w:rsidRPr="009C6343">
              <w:rPr>
                <w:noProof/>
                <w:sz w:val="22"/>
                <w:szCs w:val="22"/>
              </w:rPr>
              <w:t>Pour une gestion optimale de vos approvisionnemnts,</w:t>
            </w:r>
          </w:p>
          <w:p w:rsidR="00AE6E24" w:rsidRPr="009C6343" w:rsidRDefault="00AE6E24" w:rsidP="005C3E49">
            <w:pPr>
              <w:rPr>
                <w:noProof/>
                <w:sz w:val="22"/>
                <w:szCs w:val="22"/>
              </w:rPr>
            </w:pPr>
            <w:r w:rsidRPr="009C6343">
              <w:rPr>
                <w:noProof/>
                <w:sz w:val="22"/>
                <w:szCs w:val="22"/>
              </w:rPr>
              <w:t>L’acheteur vous demande de créer une répartition des quotas sur votre article avec la répration suivante :</w:t>
            </w:r>
          </w:p>
          <w:p w:rsidR="00AE6E24" w:rsidRPr="009C6343" w:rsidRDefault="00AE6E24" w:rsidP="005C3E49">
            <w:pPr>
              <w:rPr>
                <w:noProof/>
                <w:sz w:val="22"/>
                <w:szCs w:val="22"/>
              </w:rPr>
            </w:pPr>
            <w:smartTag w:uri="urn:schemas-microsoft-com:office:smarttags" w:element="metricconverter">
              <w:smartTagPr>
                <w:attr w:name="ProductID" w:val="1000 C"/>
              </w:smartTagPr>
              <w:r w:rsidRPr="009C6343">
                <w:rPr>
                  <w:noProof/>
                  <w:sz w:val="22"/>
                  <w:szCs w:val="22"/>
                </w:rPr>
                <w:t>1000 C</w:t>
              </w:r>
            </w:smartTag>
            <w:r w:rsidRPr="009C6343">
              <w:rPr>
                <w:noProof/>
                <w:sz w:val="22"/>
                <w:szCs w:val="22"/>
              </w:rPr>
              <w:t>.E.B. BERLIN 30%</w:t>
            </w:r>
          </w:p>
          <w:p w:rsidR="00AE6E24" w:rsidRPr="009C6343" w:rsidRDefault="00AE6E24" w:rsidP="005C3E49">
            <w:pPr>
              <w:rPr>
                <w:noProof/>
                <w:sz w:val="22"/>
                <w:szCs w:val="22"/>
              </w:rPr>
            </w:pPr>
            <w:r w:rsidRPr="009C6343">
              <w:rPr>
                <w:noProof/>
                <w:sz w:val="22"/>
                <w:szCs w:val="22"/>
              </w:rPr>
              <w:t>Votre fournisseur 50%</w:t>
            </w:r>
          </w:p>
          <w:p w:rsidR="00AE6E24" w:rsidRPr="009C6343" w:rsidRDefault="00AE6E24" w:rsidP="005C3E49">
            <w:pPr>
              <w:rPr>
                <w:noProof/>
                <w:sz w:val="22"/>
                <w:szCs w:val="22"/>
              </w:rPr>
            </w:pPr>
            <w:r w:rsidRPr="009C6343">
              <w:rPr>
                <w:noProof/>
                <w:sz w:val="22"/>
                <w:szCs w:val="22"/>
              </w:rPr>
              <w:t>100325 NESTLE 20 %</w:t>
            </w:r>
          </w:p>
          <w:p w:rsidR="00AE6E24" w:rsidRPr="009C6343" w:rsidRDefault="00AE6E24" w:rsidP="005C3E49">
            <w:pPr>
              <w:rPr>
                <w:noProof/>
                <w:sz w:val="22"/>
                <w:szCs w:val="22"/>
              </w:rPr>
            </w:pPr>
            <w:r w:rsidRPr="009C6343">
              <w:rPr>
                <w:noProof/>
                <w:sz w:val="22"/>
                <w:szCs w:val="22"/>
              </w:rPr>
              <w:t>Fin de validité : 31.12.2013</w:t>
            </w:r>
            <w:r w:rsidRPr="009C6343">
              <w:rPr>
                <w:noProof/>
                <w:sz w:val="22"/>
                <w:szCs w:val="22"/>
              </w:rPr>
              <w:tab/>
            </w:r>
          </w:p>
          <w:p w:rsidR="00AE6E24" w:rsidRPr="009C6343" w:rsidRDefault="00AE6E24" w:rsidP="005C3E49">
            <w:pPr>
              <w:rPr>
                <w:noProof/>
                <w:sz w:val="22"/>
                <w:szCs w:val="22"/>
              </w:rPr>
            </w:pPr>
            <w:r w:rsidRPr="009C6343">
              <w:rPr>
                <w:noProof/>
                <w:sz w:val="22"/>
                <w:szCs w:val="22"/>
              </w:rPr>
              <w:t>Quantité à répartir : 1.000.000,000</w:t>
            </w:r>
          </w:p>
        </w:tc>
        <w:tc>
          <w:tcPr>
            <w:tcW w:w="992" w:type="dxa"/>
            <w:tcBorders>
              <w:top w:val="nil"/>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AE6E24" w:rsidRPr="009C6343" w:rsidRDefault="00AE6E24" w:rsidP="005C3E49">
            <w:pPr>
              <w:rPr>
                <w:noProof/>
                <w:sz w:val="22"/>
                <w:szCs w:val="22"/>
              </w:rPr>
            </w:pPr>
            <w:r w:rsidRPr="009C6343">
              <w:rPr>
                <w:noProof/>
                <w:sz w:val="22"/>
                <w:szCs w:val="22"/>
              </w:rPr>
              <w:t>Afficher Répartition quotas</w:t>
            </w:r>
          </w:p>
        </w:tc>
        <w:tc>
          <w:tcPr>
            <w:tcW w:w="3685" w:type="dxa"/>
            <w:tcBorders>
              <w:top w:val="nil"/>
            </w:tcBorders>
          </w:tcPr>
          <w:p w:rsidR="00AE6E24" w:rsidRPr="009C6343" w:rsidRDefault="00AE6E24" w:rsidP="005C3E49">
            <w:pPr>
              <w:rPr>
                <w:sz w:val="22"/>
                <w:szCs w:val="22"/>
              </w:rPr>
            </w:pPr>
            <w:r w:rsidRPr="009C6343">
              <w:rPr>
                <w:sz w:val="22"/>
                <w:szCs w:val="22"/>
              </w:rPr>
              <w:t>MEQ1 - Gérer</w:t>
            </w:r>
          </w:p>
        </w:tc>
        <w:tc>
          <w:tcPr>
            <w:tcW w:w="993" w:type="dxa"/>
            <w:tcBorders>
              <w:top w:val="nil"/>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nil"/>
            </w:tcBorders>
          </w:tcPr>
          <w:p w:rsidR="00AE6E24" w:rsidRPr="009C6343" w:rsidRDefault="00AE6E24" w:rsidP="005C3E49">
            <w:pPr>
              <w:rPr>
                <w:noProof/>
                <w:sz w:val="22"/>
                <w:szCs w:val="22"/>
              </w:rPr>
            </w:pPr>
            <w:r w:rsidRPr="009C6343">
              <w:rPr>
                <w:noProof/>
                <w:sz w:val="22"/>
                <w:szCs w:val="22"/>
              </w:rPr>
              <w:t>Votre acheteur vous demande l’analyse suivante :</w:t>
            </w:r>
          </w:p>
          <w:p w:rsidR="00AE6E24" w:rsidRPr="009C6343" w:rsidRDefault="00AE6E24" w:rsidP="005C3E49">
            <w:pPr>
              <w:rPr>
                <w:noProof/>
                <w:sz w:val="22"/>
                <w:szCs w:val="22"/>
              </w:rPr>
            </w:pPr>
            <w:r w:rsidRPr="009C6343">
              <w:rPr>
                <w:noProof/>
                <w:sz w:val="22"/>
                <w:szCs w:val="22"/>
              </w:rPr>
              <w:t>Afficher la liste des quantités commandées, quantitées réceptionnées et facturées par groupe d’acheteurs sur l’année 2011</w:t>
            </w:r>
          </w:p>
          <w:p w:rsidR="00AE6E24" w:rsidRPr="009C6343" w:rsidRDefault="00AE6E24" w:rsidP="005C3E49">
            <w:pPr>
              <w:rPr>
                <w:noProof/>
                <w:sz w:val="22"/>
                <w:szCs w:val="22"/>
              </w:rPr>
            </w:pPr>
            <w:r w:rsidRPr="009C6343">
              <w:rPr>
                <w:noProof/>
                <w:sz w:val="22"/>
                <w:szCs w:val="22"/>
              </w:rPr>
              <w:t>Utiliser les Analyses standard</w:t>
            </w:r>
          </w:p>
          <w:p w:rsidR="00AE6E24" w:rsidRPr="009C6343" w:rsidRDefault="00AE6E24" w:rsidP="005C3E49">
            <w:pPr>
              <w:rPr>
                <w:noProof/>
                <w:sz w:val="22"/>
                <w:szCs w:val="22"/>
              </w:rPr>
            </w:pPr>
            <w:r w:rsidRPr="009C6343">
              <w:rPr>
                <w:noProof/>
                <w:sz w:val="22"/>
                <w:szCs w:val="22"/>
              </w:rPr>
              <w:t>MCSJ - Analyse utilisateur...</w:t>
            </w:r>
          </w:p>
          <w:p w:rsidR="00AE6E24" w:rsidRPr="009C6343" w:rsidRDefault="00AE6E24" w:rsidP="005C3E49">
            <w:pPr>
              <w:rPr>
                <w:noProof/>
                <w:sz w:val="22"/>
                <w:szCs w:val="22"/>
              </w:rPr>
            </w:pPr>
            <w:r w:rsidRPr="009C6343">
              <w:rPr>
                <w:noProof/>
                <w:sz w:val="22"/>
                <w:szCs w:val="22"/>
              </w:rPr>
              <w:t>Exporter la liste dans excel</w:t>
            </w:r>
          </w:p>
        </w:tc>
        <w:tc>
          <w:tcPr>
            <w:tcW w:w="992" w:type="dxa"/>
            <w:tcBorders>
              <w:top w:val="nil"/>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AE6E24" w:rsidRPr="009C6343" w:rsidRDefault="00AE6E24" w:rsidP="005C3E49">
            <w:pPr>
              <w:rPr>
                <w:noProof/>
                <w:sz w:val="22"/>
                <w:szCs w:val="22"/>
              </w:rPr>
            </w:pPr>
            <w:r w:rsidRPr="009C6343">
              <w:rPr>
                <w:noProof/>
                <w:sz w:val="22"/>
                <w:szCs w:val="22"/>
              </w:rPr>
              <w:t>Analyse</w:t>
            </w:r>
          </w:p>
        </w:tc>
        <w:tc>
          <w:tcPr>
            <w:tcW w:w="3685" w:type="dxa"/>
            <w:tcBorders>
              <w:top w:val="nil"/>
            </w:tcBorders>
          </w:tcPr>
          <w:p w:rsidR="00AE6E24" w:rsidRPr="009C6343" w:rsidRDefault="00AE6E24" w:rsidP="005C3E49">
            <w:pPr>
              <w:rPr>
                <w:sz w:val="22"/>
                <w:szCs w:val="22"/>
              </w:rPr>
            </w:pPr>
            <w:r w:rsidRPr="009C6343">
              <w:rPr>
                <w:sz w:val="22"/>
                <w:szCs w:val="22"/>
              </w:rPr>
              <w:t>Quantité totale réceptionnée :</w:t>
            </w:r>
          </w:p>
        </w:tc>
        <w:tc>
          <w:tcPr>
            <w:tcW w:w="993" w:type="dxa"/>
            <w:tcBorders>
              <w:top w:val="nil"/>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Pr>
          <w:p w:rsidR="00AE6E24" w:rsidRPr="009C6343" w:rsidRDefault="00AE6E24" w:rsidP="005C3E49">
            <w:pPr>
              <w:rPr>
                <w:noProof/>
                <w:sz w:val="22"/>
                <w:szCs w:val="22"/>
              </w:rPr>
            </w:pPr>
            <w:r w:rsidRPr="009C6343">
              <w:rPr>
                <w:noProof/>
                <w:sz w:val="22"/>
                <w:szCs w:val="22"/>
              </w:rPr>
              <w:t>Créer les vues MRP1 à MRP4  pour votre code article avec les données suivantes :</w:t>
            </w:r>
          </w:p>
          <w:p w:rsidR="00AE6E24" w:rsidRPr="009C6343" w:rsidRDefault="00AE6E24" w:rsidP="005C3E49">
            <w:pPr>
              <w:rPr>
                <w:noProof/>
                <w:sz w:val="22"/>
                <w:szCs w:val="22"/>
              </w:rPr>
            </w:pPr>
            <w:r w:rsidRPr="009C6343">
              <w:rPr>
                <w:noProof/>
                <w:sz w:val="22"/>
                <w:szCs w:val="22"/>
              </w:rPr>
              <w:t>Type planification : point de commande manuel</w:t>
            </w:r>
          </w:p>
          <w:p w:rsidR="00AE6E24" w:rsidRPr="009C6343" w:rsidRDefault="00AE6E24" w:rsidP="005C3E49">
            <w:pPr>
              <w:rPr>
                <w:noProof/>
                <w:sz w:val="22"/>
                <w:szCs w:val="22"/>
              </w:rPr>
            </w:pPr>
            <w:r w:rsidRPr="009C6343">
              <w:rPr>
                <w:noProof/>
                <w:sz w:val="22"/>
                <w:szCs w:val="22"/>
              </w:rPr>
              <w:lastRenderedPageBreak/>
              <w:t>Seuil : 2000</w:t>
            </w:r>
          </w:p>
          <w:p w:rsidR="00AE6E24" w:rsidRPr="009C6343" w:rsidRDefault="00AE6E24" w:rsidP="005C3E49">
            <w:pPr>
              <w:rPr>
                <w:noProof/>
                <w:sz w:val="22"/>
                <w:szCs w:val="22"/>
              </w:rPr>
            </w:pPr>
            <w:r w:rsidRPr="009C6343">
              <w:rPr>
                <w:noProof/>
                <w:sz w:val="22"/>
                <w:szCs w:val="22"/>
              </w:rPr>
              <w:t>Code de lotissement : Calcul exact de la taille des lots</w:t>
            </w:r>
          </w:p>
          <w:p w:rsidR="00AE6E24" w:rsidRPr="009C6343" w:rsidRDefault="00AE6E24" w:rsidP="005C3E49">
            <w:pPr>
              <w:rPr>
                <w:noProof/>
                <w:sz w:val="22"/>
                <w:szCs w:val="22"/>
              </w:rPr>
            </w:pPr>
            <w:r w:rsidRPr="009C6343">
              <w:rPr>
                <w:noProof/>
                <w:sz w:val="22"/>
                <w:szCs w:val="22"/>
              </w:rPr>
              <w:t>Type approvisionnemt : Approvisionnement externe</w:t>
            </w:r>
          </w:p>
          <w:p w:rsidR="00AE6E24" w:rsidRPr="009C6343" w:rsidRDefault="00AE6E24" w:rsidP="005C3E49">
            <w:pPr>
              <w:rPr>
                <w:noProof/>
                <w:sz w:val="22"/>
                <w:szCs w:val="22"/>
              </w:rPr>
            </w:pPr>
            <w:r w:rsidRPr="009C6343">
              <w:rPr>
                <w:noProof/>
                <w:sz w:val="22"/>
                <w:szCs w:val="22"/>
              </w:rPr>
              <w:t>Délai prév. livrais. : 2 jours</w:t>
            </w:r>
          </w:p>
          <w:p w:rsidR="00AE6E24" w:rsidRPr="009C6343" w:rsidRDefault="00AE6E24" w:rsidP="005C3E49">
            <w:pPr>
              <w:rPr>
                <w:noProof/>
                <w:sz w:val="22"/>
                <w:szCs w:val="22"/>
              </w:rPr>
            </w:pPr>
            <w:r w:rsidRPr="009C6343">
              <w:rPr>
                <w:noProof/>
                <w:sz w:val="22"/>
                <w:szCs w:val="22"/>
              </w:rPr>
              <w:t>Magasin de production : 0001</w:t>
            </w:r>
          </w:p>
          <w:p w:rsidR="00AE6E24" w:rsidRPr="009C6343" w:rsidRDefault="00AE6E24" w:rsidP="005C3E49">
            <w:pPr>
              <w:rPr>
                <w:noProof/>
                <w:sz w:val="22"/>
                <w:szCs w:val="22"/>
              </w:rPr>
            </w:pPr>
            <w:r w:rsidRPr="009C6343">
              <w:rPr>
                <w:noProof/>
                <w:sz w:val="22"/>
                <w:szCs w:val="22"/>
              </w:rPr>
              <w:t>Vérifier que le code article est opérationnel</w:t>
            </w:r>
          </w:p>
          <w:p w:rsidR="00AE6E24" w:rsidRPr="009C6343" w:rsidRDefault="00AE6E24" w:rsidP="005C3E49">
            <w:pPr>
              <w:rPr>
                <w:noProof/>
                <w:sz w:val="22"/>
                <w:szCs w:val="22"/>
              </w:rPr>
            </w:pPr>
            <w:r w:rsidRPr="009C6343">
              <w:rPr>
                <w:noProof/>
                <w:sz w:val="22"/>
                <w:szCs w:val="22"/>
              </w:rPr>
              <w:t>Afficher votre code article</w:t>
            </w:r>
          </w:p>
          <w:p w:rsidR="00AE6E24" w:rsidRPr="009C6343" w:rsidRDefault="00AE6E24" w:rsidP="005C3E49">
            <w:pPr>
              <w:rPr>
                <w:noProof/>
                <w:sz w:val="22"/>
                <w:szCs w:val="22"/>
              </w:rPr>
            </w:pPr>
          </w:p>
        </w:tc>
        <w:tc>
          <w:tcPr>
            <w:tcW w:w="992" w:type="dxa"/>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Pr>
          <w:p w:rsidR="00AE6E24" w:rsidRPr="009C6343" w:rsidRDefault="00AE6E24" w:rsidP="005C3E49">
            <w:pPr>
              <w:rPr>
                <w:noProof/>
                <w:sz w:val="22"/>
                <w:szCs w:val="22"/>
              </w:rPr>
            </w:pPr>
            <w:r w:rsidRPr="009C6343">
              <w:rPr>
                <w:noProof/>
                <w:sz w:val="22"/>
                <w:szCs w:val="22"/>
              </w:rPr>
              <w:t>Point de commande</w:t>
            </w:r>
          </w:p>
        </w:tc>
        <w:tc>
          <w:tcPr>
            <w:tcW w:w="3685" w:type="dxa"/>
          </w:tcPr>
          <w:p w:rsidR="00AE6E24" w:rsidRPr="009C6343" w:rsidRDefault="00AE6E24" w:rsidP="005C3E49">
            <w:pPr>
              <w:rPr>
                <w:sz w:val="22"/>
                <w:szCs w:val="22"/>
              </w:rPr>
            </w:pPr>
          </w:p>
        </w:tc>
        <w:tc>
          <w:tcPr>
            <w:tcW w:w="993" w:type="dxa"/>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Pr>
          <w:p w:rsidR="00AE6E24" w:rsidRPr="009C6343" w:rsidRDefault="00AE6E24" w:rsidP="005C3E49">
            <w:pPr>
              <w:rPr>
                <w:noProof/>
                <w:sz w:val="22"/>
                <w:szCs w:val="22"/>
              </w:rPr>
            </w:pPr>
            <w:r w:rsidRPr="009C6343">
              <w:rPr>
                <w:noProof/>
                <w:sz w:val="22"/>
                <w:szCs w:val="22"/>
              </w:rPr>
              <w:lastRenderedPageBreak/>
              <w:t>Créer un stock de sécurité de 1,000 pour votre article</w:t>
            </w:r>
          </w:p>
        </w:tc>
        <w:tc>
          <w:tcPr>
            <w:tcW w:w="992" w:type="dxa"/>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Pr>
          <w:p w:rsidR="00AE6E24" w:rsidRPr="009C6343" w:rsidRDefault="00AE6E24" w:rsidP="005C3E49">
            <w:pPr>
              <w:rPr>
                <w:noProof/>
                <w:sz w:val="22"/>
                <w:szCs w:val="22"/>
              </w:rPr>
            </w:pPr>
          </w:p>
        </w:tc>
        <w:tc>
          <w:tcPr>
            <w:tcW w:w="3685" w:type="dxa"/>
          </w:tcPr>
          <w:p w:rsidR="00AE6E24" w:rsidRPr="009C6343" w:rsidRDefault="00AE6E24" w:rsidP="005C3E49">
            <w:pPr>
              <w:rPr>
                <w:sz w:val="22"/>
                <w:szCs w:val="22"/>
              </w:rPr>
            </w:pPr>
          </w:p>
        </w:tc>
        <w:tc>
          <w:tcPr>
            <w:tcW w:w="993" w:type="dxa"/>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l’état dynamique des stocks de votre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MD04</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Lancer un Calcul des Besoins Net  indiv. mononiv.</w:t>
            </w:r>
          </w:p>
          <w:p w:rsidR="00AE6E24" w:rsidRPr="009C6343" w:rsidRDefault="00AE6E24" w:rsidP="005C3E49">
            <w:pPr>
              <w:rPr>
                <w:noProof/>
                <w:sz w:val="22"/>
                <w:szCs w:val="22"/>
              </w:rPr>
            </w:pPr>
            <w:r w:rsidRPr="009C6343">
              <w:rPr>
                <w:noProof/>
                <w:sz w:val="22"/>
                <w:szCs w:val="22"/>
              </w:rPr>
              <w:t>Afficher les résultats avant la sauvegarde</w:t>
            </w:r>
          </w:p>
          <w:p w:rsidR="00AE6E24" w:rsidRPr="009C6343" w:rsidRDefault="00AE6E24" w:rsidP="005C3E49">
            <w:pPr>
              <w:rPr>
                <w:noProof/>
                <w:sz w:val="22"/>
                <w:szCs w:val="22"/>
              </w:rPr>
            </w:pPr>
            <w:r w:rsidRPr="009C6343">
              <w:rPr>
                <w:noProof/>
                <w:sz w:val="22"/>
                <w:szCs w:val="22"/>
              </w:rPr>
              <w:t>Comparer le résultat avec l’Etat Dynamique des Stocks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CBN</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MD03</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la demande d’achat</w:t>
            </w:r>
          </w:p>
          <w:p w:rsidR="00AE6E24" w:rsidRPr="009C6343" w:rsidRDefault="00AE6E24" w:rsidP="005C3E49">
            <w:pPr>
              <w:rPr>
                <w:noProof/>
                <w:sz w:val="22"/>
                <w:szCs w:val="22"/>
              </w:rPr>
            </w:pPr>
            <w:r w:rsidRPr="009C6343">
              <w:rPr>
                <w:noProof/>
                <w:sz w:val="22"/>
                <w:szCs w:val="22"/>
              </w:rPr>
              <w:t>Afficher la source d’approvisionnement</w:t>
            </w:r>
          </w:p>
          <w:p w:rsidR="00AE6E24" w:rsidRPr="009C6343" w:rsidRDefault="00AE6E24" w:rsidP="005C3E49">
            <w:pPr>
              <w:rPr>
                <w:noProof/>
                <w:sz w:val="22"/>
                <w:szCs w:val="22"/>
              </w:rPr>
            </w:pPr>
            <w:r w:rsidRPr="009C6343">
              <w:rPr>
                <w:noProof/>
                <w:sz w:val="22"/>
                <w:szCs w:val="22"/>
              </w:rPr>
              <w:t>Vérifier que le système a bien affecté une source d’approvisionnement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 Source d’approvisionnement</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ED11DB">
            <w:pPr>
              <w:pStyle w:val="table"/>
              <w:rPr>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Convertir la demande d’achat en commande d’achat</w:t>
            </w:r>
          </w:p>
          <w:p w:rsidR="00AE6E24" w:rsidRPr="009C6343" w:rsidRDefault="00AE6E24" w:rsidP="005C3E49">
            <w:pPr>
              <w:rPr>
                <w:noProof/>
                <w:sz w:val="22"/>
                <w:szCs w:val="22"/>
              </w:rPr>
            </w:pPr>
            <w:r w:rsidRPr="009C6343">
              <w:rPr>
                <w:noProof/>
                <w:sz w:val="22"/>
                <w:szCs w:val="22"/>
              </w:rPr>
              <w:t>Vérifier la création d’une commande</w:t>
            </w:r>
          </w:p>
          <w:p w:rsidR="00AE6E24" w:rsidRPr="009C6343" w:rsidRDefault="00AE6E24" w:rsidP="005C3E49">
            <w:pPr>
              <w:rPr>
                <w:noProof/>
                <w:sz w:val="22"/>
                <w:szCs w:val="22"/>
              </w:rPr>
            </w:pPr>
            <w:r w:rsidRPr="009C6343">
              <w:rPr>
                <w:noProof/>
                <w:sz w:val="22"/>
                <w:szCs w:val="22"/>
              </w:rPr>
              <w:t>Quelles sont les transactions que vous pouvez utiliser ?</w:t>
            </w:r>
          </w:p>
          <w:p w:rsidR="00AE6E24" w:rsidRPr="009C6343" w:rsidRDefault="00AE6E24" w:rsidP="005C3E49">
            <w:pPr>
              <w:rPr>
                <w:noProof/>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Style w:val="apple-converted-space"/>
                <w:rFonts w:ascii="Times New Roman" w:hAnsi="Times New Roman"/>
                <w:sz w:val="22"/>
                <w:szCs w:val="22"/>
              </w:rPr>
            </w:pPr>
            <w:r w:rsidRPr="009C6343">
              <w:rPr>
                <w:rStyle w:val="apple-converted-space"/>
                <w:rFonts w:ascii="Times New Roman" w:hAnsi="Times New Roman"/>
                <w:sz w:val="22"/>
                <w:szCs w:val="22"/>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Conversion DA en commande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Numéro de la commande :</w:t>
            </w:r>
          </w:p>
          <w:p w:rsidR="00AE6E24" w:rsidRPr="009C6343" w:rsidRDefault="00AE6E24" w:rsidP="005C3E49">
            <w:pPr>
              <w:rPr>
                <w:sz w:val="22"/>
                <w:szCs w:val="22"/>
              </w:rPr>
            </w:pPr>
            <w:r w:rsidRPr="009C6343">
              <w:rPr>
                <w:sz w:val="22"/>
                <w:szCs w:val="22"/>
              </w:rPr>
              <w:t>MD04, ME21N, ME58,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Style w:val="apple-converted-space"/>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Chercher la transaction qui permet de convertir un Ordre planifié (OP) en demande d’achat de façon collective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Style w:val="apple-converted-space"/>
                <w:rFonts w:ascii="Times New Roman" w:hAnsi="Times New Roman"/>
                <w:color w:val="000000"/>
                <w:sz w:val="22"/>
                <w:szCs w:val="22"/>
                <w:shd w:val="clear" w:color="auto" w:fill="FFFFFF"/>
              </w:rPr>
            </w:pPr>
            <w:r w:rsidRPr="009C6343">
              <w:rPr>
                <w:rStyle w:val="apple-converted-space"/>
                <w:rFonts w:ascii="Times New Roman" w:hAnsi="Times New Roman"/>
                <w:color w:val="000000"/>
                <w:sz w:val="22"/>
                <w:szCs w:val="22"/>
                <w:shd w:val="clear" w:color="auto" w:fill="FFFFFF"/>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Fonctionnel</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MD15</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Style w:val="apple-converted-space"/>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3 demandes d’offre pour votre code article avec 3 nouveaux fournisseurs pour une quantité de 1000 Cartons</w:t>
            </w:r>
          </w:p>
          <w:p w:rsidR="00AE6E24" w:rsidRPr="009C6343" w:rsidRDefault="00AE6E24" w:rsidP="005C3E49">
            <w:pPr>
              <w:rPr>
                <w:noProof/>
                <w:sz w:val="22"/>
                <w:szCs w:val="22"/>
              </w:rPr>
            </w:pPr>
            <w:r w:rsidRPr="009C6343">
              <w:rPr>
                <w:noProof/>
                <w:sz w:val="22"/>
                <w:szCs w:val="22"/>
              </w:rPr>
              <w:t>Utiliser les fournisseurs créés par les MS ERP</w:t>
            </w:r>
          </w:p>
          <w:p w:rsidR="00AE6E24" w:rsidRPr="009C6343" w:rsidRDefault="00AE6E24" w:rsidP="005C3E49">
            <w:pPr>
              <w:rPr>
                <w:noProof/>
                <w:sz w:val="22"/>
                <w:szCs w:val="22"/>
              </w:rPr>
            </w:pPr>
            <w:r w:rsidRPr="009C6343">
              <w:rPr>
                <w:noProof/>
                <w:sz w:val="22"/>
                <w:szCs w:val="22"/>
              </w:rPr>
              <w:t>Type d’offre : AN</w:t>
            </w:r>
            <w:r w:rsidRPr="009C6343">
              <w:rPr>
                <w:noProof/>
                <w:sz w:val="22"/>
                <w:szCs w:val="22"/>
              </w:rPr>
              <w:tab/>
              <w:t>Appel d'offres</w:t>
            </w:r>
          </w:p>
          <w:p w:rsidR="00AE6E24" w:rsidRPr="009C6343" w:rsidRDefault="00AE6E24" w:rsidP="005C3E49">
            <w:pPr>
              <w:rPr>
                <w:noProof/>
                <w:sz w:val="22"/>
                <w:szCs w:val="22"/>
              </w:rPr>
            </w:pPr>
            <w:r w:rsidRPr="009C6343">
              <w:rPr>
                <w:noProof/>
                <w:sz w:val="22"/>
                <w:szCs w:val="22"/>
              </w:rPr>
              <w:t>Délai de soumission : J + 3 mois</w:t>
            </w:r>
          </w:p>
          <w:p w:rsidR="00AE6E24" w:rsidRPr="009C6343" w:rsidRDefault="00AE6E24" w:rsidP="005C3E49">
            <w:pPr>
              <w:rPr>
                <w:noProof/>
                <w:sz w:val="22"/>
                <w:szCs w:val="22"/>
              </w:rPr>
            </w:pPr>
            <w:r w:rsidRPr="009C6343">
              <w:rPr>
                <w:noProof/>
                <w:sz w:val="22"/>
                <w:szCs w:val="22"/>
              </w:rPr>
              <w:t>N° soumis. : CESI</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Afficher les appels d’offres créés via une liste</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Numéros :</w:t>
            </w:r>
          </w:p>
          <w:p w:rsidR="00AE6E24" w:rsidRPr="009C6343" w:rsidRDefault="00AE6E24" w:rsidP="005C3E49">
            <w:pPr>
              <w:rPr>
                <w:sz w:val="22"/>
                <w:szCs w:val="22"/>
              </w:rPr>
            </w:pPr>
          </w:p>
          <w:p w:rsidR="00AE6E24" w:rsidRPr="009C6343" w:rsidRDefault="00AE6E24" w:rsidP="005C3E49">
            <w:pPr>
              <w:rPr>
                <w:sz w:val="22"/>
                <w:szCs w:val="22"/>
              </w:rPr>
            </w:pPr>
            <w:r w:rsidRPr="009C6343">
              <w:rPr>
                <w:sz w:val="22"/>
                <w:szCs w:val="22"/>
              </w:rPr>
              <w:t>Tcode me4m</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lastRenderedPageBreak/>
              <w:t>Votre acheteur vous communique les prix pour vos demandes d’offre :</w:t>
            </w:r>
          </w:p>
          <w:p w:rsidR="00AE6E24" w:rsidRPr="009C6343" w:rsidRDefault="00AE6E24" w:rsidP="005C3E49">
            <w:pPr>
              <w:rPr>
                <w:noProof/>
                <w:sz w:val="22"/>
                <w:szCs w:val="22"/>
              </w:rPr>
            </w:pPr>
            <w:r w:rsidRPr="009C6343">
              <w:rPr>
                <w:noProof/>
                <w:sz w:val="22"/>
                <w:szCs w:val="22"/>
              </w:rPr>
              <w:t>Saississer les prix suivants :</w:t>
            </w:r>
          </w:p>
          <w:p w:rsidR="00AE6E24" w:rsidRPr="009C6343" w:rsidRDefault="00AE6E24" w:rsidP="005C3E49">
            <w:pPr>
              <w:rPr>
                <w:noProof/>
                <w:sz w:val="22"/>
                <w:szCs w:val="22"/>
              </w:rPr>
            </w:pPr>
            <w:r w:rsidRPr="009C6343">
              <w:rPr>
                <w:noProof/>
                <w:sz w:val="22"/>
                <w:szCs w:val="22"/>
              </w:rPr>
              <w:t>5 €, 5,1 € et 4,99 €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Sélectionner la meilleure offre et rejeter les 2 autres</w:t>
            </w:r>
          </w:p>
          <w:p w:rsidR="00AE6E24" w:rsidRPr="009C6343" w:rsidRDefault="00AE6E24" w:rsidP="005C3E49">
            <w:pPr>
              <w:rPr>
                <w:noProof/>
                <w:sz w:val="22"/>
                <w:szCs w:val="22"/>
              </w:rPr>
            </w:pPr>
            <w:r w:rsidRPr="009C6343">
              <w:rPr>
                <w:noProof/>
                <w:sz w:val="22"/>
                <w:szCs w:val="22"/>
              </w:rPr>
              <w:t>Activer la création de la fiche info achat pour la meilleure offre</w:t>
            </w:r>
          </w:p>
          <w:p w:rsidR="00AE6E24" w:rsidRPr="009C6343" w:rsidRDefault="00AE6E24" w:rsidP="005C3E49">
            <w:pPr>
              <w:rPr>
                <w:noProof/>
                <w:sz w:val="22"/>
                <w:szCs w:val="22"/>
              </w:rPr>
            </w:pPr>
            <w:r w:rsidRPr="009C6343">
              <w:rPr>
                <w:noProof/>
                <w:sz w:val="22"/>
                <w:szCs w:val="22"/>
              </w:rPr>
              <w:t>Vérifier la création de la FIA et des messages dans les offres rejetées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L'offre de Appel d'offres 6000000081 a été gérée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Editer les lettres de rejets à envoyer au fournisseur</w:t>
            </w:r>
          </w:p>
          <w:p w:rsidR="00AE6E24" w:rsidRPr="009C6343" w:rsidRDefault="00AE6E24" w:rsidP="005C3E49">
            <w:pPr>
              <w:rPr>
                <w:noProof/>
                <w:sz w:val="22"/>
                <w:szCs w:val="22"/>
              </w:rPr>
            </w:pPr>
            <w:r w:rsidRPr="009C6343">
              <w:rPr>
                <w:noProof/>
                <w:sz w:val="22"/>
                <w:szCs w:val="22"/>
              </w:rPr>
              <w:t>Faire un aperçu avant impression</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ME9A</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Créer un barème pour la FIA créée :</w:t>
            </w:r>
          </w:p>
          <w:p w:rsidR="00AE6E24" w:rsidRPr="009C6343" w:rsidRDefault="00AE6E24" w:rsidP="005C3E49">
            <w:pPr>
              <w:rPr>
                <w:noProof/>
                <w:sz w:val="22"/>
                <w:szCs w:val="22"/>
              </w:rPr>
            </w:pPr>
            <w:r w:rsidRPr="009C6343">
              <w:rPr>
                <w:noProof/>
                <w:sz w:val="22"/>
                <w:szCs w:val="22"/>
              </w:rPr>
              <w:t>A partir de 0 5 €</w:t>
            </w:r>
          </w:p>
          <w:p w:rsidR="00AE6E24" w:rsidRPr="009C6343" w:rsidRDefault="00AE6E24" w:rsidP="005C3E49">
            <w:pPr>
              <w:rPr>
                <w:noProof/>
                <w:sz w:val="22"/>
                <w:szCs w:val="22"/>
              </w:rPr>
            </w:pPr>
            <w:r w:rsidRPr="009C6343">
              <w:rPr>
                <w:noProof/>
                <w:sz w:val="22"/>
                <w:szCs w:val="22"/>
              </w:rPr>
              <w:t xml:space="preserve">100000 /4 ,99 </w:t>
            </w:r>
          </w:p>
          <w:p w:rsidR="00AE6E24" w:rsidRPr="009C6343" w:rsidRDefault="00AE6E24" w:rsidP="005C3E49">
            <w:pPr>
              <w:rPr>
                <w:noProof/>
                <w:sz w:val="22"/>
                <w:szCs w:val="22"/>
              </w:rPr>
            </w:pPr>
            <w:r w:rsidRPr="009C6343">
              <w:rPr>
                <w:noProof/>
                <w:sz w:val="22"/>
                <w:szCs w:val="22"/>
              </w:rPr>
              <w:t>500000 / 4</w:t>
            </w:r>
          </w:p>
          <w:p w:rsidR="00AE6E24" w:rsidRPr="009C6343" w:rsidRDefault="00AE6E24" w:rsidP="005C3E49">
            <w:pPr>
              <w:rPr>
                <w:noProof/>
                <w:sz w:val="22"/>
                <w:szCs w:val="22"/>
              </w:rPr>
            </w:pPr>
            <w:r w:rsidRPr="009C6343">
              <w:rPr>
                <w:noProof/>
                <w:sz w:val="22"/>
                <w:szCs w:val="22"/>
              </w:rPr>
              <w:t>1000000 / 3,50</w:t>
            </w:r>
          </w:p>
          <w:p w:rsidR="00AE6E24" w:rsidRPr="009C6343" w:rsidRDefault="00AE6E24" w:rsidP="005C3E49">
            <w:pPr>
              <w:rPr>
                <w:noProof/>
                <w:sz w:val="22"/>
                <w:szCs w:val="22"/>
              </w:rPr>
            </w:pPr>
            <w:r w:rsidRPr="009C6343">
              <w:rPr>
                <w:noProof/>
                <w:sz w:val="22"/>
                <w:szCs w:val="22"/>
              </w:rPr>
              <w:t>Faire une simulation de prix via une liste des fia</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ME12 – Modifier</w:t>
            </w:r>
          </w:p>
          <w:p w:rsidR="00AE6E24" w:rsidRPr="009C6343" w:rsidRDefault="00AE6E24" w:rsidP="005C3E49">
            <w:pPr>
              <w:rPr>
                <w:sz w:val="22"/>
                <w:szCs w:val="22"/>
              </w:rPr>
            </w:pPr>
            <w:r w:rsidRPr="009C6343">
              <w:rPr>
                <w:sz w:val="22"/>
                <w:szCs w:val="22"/>
              </w:rPr>
              <w:t>ME1M - Par article</w:t>
            </w:r>
          </w:p>
          <w:p w:rsidR="00AE6E24" w:rsidRPr="009C6343" w:rsidRDefault="00AE6E24" w:rsidP="005C3E49">
            <w:pPr>
              <w:rPr>
                <w:sz w:val="22"/>
                <w:szCs w:val="22"/>
              </w:rPr>
            </w:pPr>
            <w:r w:rsidRPr="009C6343">
              <w:rPr>
                <w:sz w:val="22"/>
                <w:szCs w:val="22"/>
              </w:rPr>
              <w:t>MEKC - Par infos-achats</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Confirmer et/ou valider si nécessaire vos commandes puis les réceptionner en stock utilisation libre</w:t>
            </w:r>
          </w:p>
          <w:p w:rsidR="00AE6E24" w:rsidRPr="009C6343" w:rsidRDefault="00AE6E24" w:rsidP="005C3E49">
            <w:pPr>
              <w:rPr>
                <w:noProof/>
                <w:sz w:val="22"/>
                <w:szCs w:val="22"/>
              </w:rPr>
            </w:pPr>
            <w:r w:rsidRPr="009C6343">
              <w:rPr>
                <w:noProof/>
                <w:sz w:val="22"/>
                <w:szCs w:val="22"/>
              </w:rPr>
              <w:t>Vérifier votre EDS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Votre fournisseur vous a envoyé les factures pour les commandes que vous avez réceptionné dans le système</w:t>
            </w:r>
          </w:p>
          <w:p w:rsidR="00AE6E24" w:rsidRPr="009C6343" w:rsidRDefault="00AE6E24" w:rsidP="005C3E49">
            <w:pPr>
              <w:rPr>
                <w:noProof/>
                <w:sz w:val="22"/>
                <w:szCs w:val="22"/>
              </w:rPr>
            </w:pPr>
            <w:r w:rsidRPr="009C6343">
              <w:rPr>
                <w:noProof/>
                <w:sz w:val="22"/>
                <w:szCs w:val="22"/>
              </w:rPr>
              <w:t>Afficher la facture et l’historique de commande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Lancer une évaluation des fournisseurs sur l’orgnisation d’achat 1000 pour les fournisseurs du pôle emploi</w:t>
            </w:r>
          </w:p>
          <w:p w:rsidR="00AE6E24" w:rsidRPr="009C6343" w:rsidRDefault="00AE6E24" w:rsidP="005C3E49">
            <w:pPr>
              <w:rPr>
                <w:noProof/>
                <w:sz w:val="22"/>
                <w:szCs w:val="22"/>
              </w:rPr>
            </w:pPr>
            <w:r w:rsidRPr="009C6343">
              <w:rPr>
                <w:noProof/>
                <w:sz w:val="22"/>
                <w:szCs w:val="22"/>
              </w:rPr>
              <w:t>Afficher le palmarès des fournisseurs</w:t>
            </w:r>
          </w:p>
          <w:p w:rsidR="00AE6E24" w:rsidRPr="009C6343" w:rsidRDefault="00AE6E24" w:rsidP="005C3E49">
            <w:pPr>
              <w:rPr>
                <w:noProof/>
                <w:sz w:val="22"/>
                <w:szCs w:val="22"/>
              </w:rPr>
            </w:pPr>
            <w:r w:rsidRPr="009C6343">
              <w:rPr>
                <w:noProof/>
                <w:sz w:val="22"/>
                <w:szCs w:val="22"/>
              </w:rPr>
              <w:t>Quel est le meilleur fournisseur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Suite à un problème de stock, vous devez faire un inventaire de votre magasin MM : le résulat est un solde positif de 50 cartons en stock bloqué</w:t>
            </w:r>
          </w:p>
          <w:p w:rsidR="00AE6E24" w:rsidRPr="009C6343" w:rsidRDefault="00AE6E24" w:rsidP="005C3E49">
            <w:pPr>
              <w:rPr>
                <w:noProof/>
                <w:sz w:val="22"/>
                <w:szCs w:val="22"/>
              </w:rPr>
            </w:pPr>
            <w:r w:rsidRPr="009C6343">
              <w:rPr>
                <w:noProof/>
                <w:sz w:val="22"/>
                <w:szCs w:val="22"/>
              </w:rPr>
              <w:lastRenderedPageBreak/>
              <w:t>Le comptable valide l’invenatire</w:t>
            </w:r>
          </w:p>
          <w:p w:rsidR="00AE6E24" w:rsidRPr="009C6343" w:rsidRDefault="00AE6E24" w:rsidP="005C3E49">
            <w:pPr>
              <w:rPr>
                <w:noProof/>
                <w:sz w:val="22"/>
                <w:szCs w:val="22"/>
              </w:rPr>
            </w:pPr>
            <w:r w:rsidRPr="009C6343">
              <w:rPr>
                <w:noProof/>
                <w:sz w:val="22"/>
                <w:szCs w:val="22"/>
              </w:rPr>
              <w:t>Vérifier le code mouvement de l’inventaire et la synthèse des stocks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lastRenderedPageBreak/>
              <w:t>Votre comptable vous demande de lui envoyer la liste des factures et avoirs enregistrées en ligne et automatique de l’ensemble des fournisseurs de l’année 2011 pour la société 1000</w:t>
            </w:r>
          </w:p>
          <w:p w:rsidR="00AE6E24" w:rsidRPr="009C6343" w:rsidRDefault="00AE6E24" w:rsidP="005C3E49">
            <w:pPr>
              <w:rPr>
                <w:noProof/>
                <w:sz w:val="22"/>
                <w:szCs w:val="22"/>
              </w:rPr>
            </w:pPr>
            <w:r w:rsidRPr="009C6343">
              <w:rPr>
                <w:noProof/>
                <w:sz w:val="22"/>
                <w:szCs w:val="22"/>
              </w:rPr>
              <w:t>Exporter cette liste dans excel avec les totaux</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 xml:space="preserve">Montant total des factures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r w:rsidRPr="009C6343">
              <w:rPr>
                <w:noProof/>
                <w:sz w:val="22"/>
                <w:szCs w:val="22"/>
              </w:rPr>
              <w:t xml:space="preserve">Votre comptable a oublié la transaction pour annuler une facture.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noProof/>
                <w:sz w:val="22"/>
                <w:szCs w:val="22"/>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5C3E49">
            <w:pPr>
              <w:rPr>
                <w:sz w:val="22"/>
                <w:szCs w:val="22"/>
              </w:rPr>
            </w:pPr>
            <w:r w:rsidRPr="009C6343">
              <w:rPr>
                <w:sz w:val="22"/>
                <w:szCs w:val="22"/>
              </w:rPr>
              <w:t>Code transaction</w:t>
            </w:r>
          </w:p>
          <w:p w:rsidR="00AE6E24" w:rsidRPr="009C6343" w:rsidRDefault="00AE6E24" w:rsidP="005C3E49">
            <w:pPr>
              <w:rPr>
                <w:sz w:val="22"/>
                <w:szCs w:val="22"/>
              </w:rPr>
            </w:pPr>
            <w:r w:rsidRPr="009C6343">
              <w:rPr>
                <w:sz w:val="22"/>
                <w:szCs w:val="22"/>
              </w:rPr>
              <w:t>MR8M - Annuler document de facturation</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client fait un premier appel de 300000 pièces. Vous créez un appel sur votre contrat (type de commande CDCL)</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la disponibilité de votre stock pour confirmer un délai au client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que votre commande est complète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les conditions de prix</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d’appels pour contrats en quantité VA01</w:t>
            </w:r>
          </w:p>
          <w:p w:rsidR="00063C80" w:rsidRPr="009C6343" w:rsidRDefault="00063C80" w:rsidP="00DE00C0">
            <w:pPr>
              <w:pStyle w:val="table"/>
              <w:rPr>
                <w:rFonts w:ascii="Times New Roman" w:hAnsi="Times New Roman"/>
                <w:color w:val="000000"/>
                <w:sz w:val="22"/>
                <w:szCs w:val="22"/>
                <w:shd w:val="clear" w:color="auto" w:fill="FFFFFF"/>
                <w:lang w:val="fr-FR"/>
              </w:rPr>
            </w:pP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modifiez votre contrat. Vous prolongez la date de fin d’un an.</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Modification des contrats VA42</w:t>
            </w: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responsable logistique vous demande de sortir sous format Excel tous les mois l’ensemble de vos contrats en cours trié par client, article et division.</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vous créez une variante d’affichage pour ne pas avoir  refaire la mise en page à chaque fois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Affichage des contrats VA45</w:t>
            </w: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Vous voulez interrompre temporairement les relations commerciales avec le client </w:t>
            </w:r>
            <w:r w:rsidRPr="009C6343">
              <w:rPr>
                <w:rFonts w:ascii="Times New Roman" w:hAnsi="Times New Roman"/>
                <w:sz w:val="22"/>
                <w:szCs w:val="22"/>
                <w:lang w:val="fr-FR"/>
              </w:rPr>
              <w:t>T-S62B## sans pénaliser l’en cours</w:t>
            </w:r>
            <w:r w:rsidRPr="009C6343">
              <w:rPr>
                <w:rFonts w:ascii="Times New Roman" w:hAnsi="Times New Roman"/>
                <w:color w:val="000000"/>
                <w:sz w:val="22"/>
                <w:szCs w:val="22"/>
                <w:shd w:val="clear" w:color="auto" w:fill="FFFFFF"/>
                <w:lang w:val="fr-FR"/>
              </w:rPr>
              <w: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bloquez la fiche client avec le motif qu’il convient.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testez le blocage en créant une commande client.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Vous vérifiez que vous ne pouvez pas sauvegarder la commande.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sz w:val="22"/>
                <w:szCs w:val="22"/>
                <w:lang w:val="fr-FR"/>
              </w:rPr>
            </w:pPr>
            <w:r w:rsidRPr="009C6343">
              <w:rPr>
                <w:rFonts w:ascii="Times New Roman" w:hAnsi="Times New Roman"/>
                <w:sz w:val="22"/>
                <w:szCs w:val="22"/>
                <w:lang w:val="fr-FR"/>
              </w:rPr>
              <w:t>Blocage d'une fiche client VD05</w:t>
            </w:r>
          </w:p>
          <w:p w:rsidR="00AE6E24" w:rsidRPr="009C6343" w:rsidRDefault="00AE6E24" w:rsidP="0027783E">
            <w:pPr>
              <w:pStyle w:val="table"/>
              <w:rPr>
                <w:rFonts w:ascii="Times New Roman" w:hAnsi="Times New Roman"/>
                <w:sz w:val="22"/>
                <w:szCs w:val="22"/>
                <w:lang w:val="fr-FR"/>
              </w:rPr>
            </w:pPr>
            <w:r w:rsidRPr="009C6343">
              <w:rPr>
                <w:rFonts w:ascii="Times New Roman" w:hAnsi="Times New Roman"/>
                <w:sz w:val="22"/>
                <w:szCs w:val="22"/>
                <w:lang w:val="fr-FR"/>
              </w:rPr>
              <w:t>IMG Définir et affecter motifs de blocage</w:t>
            </w:r>
          </w:p>
          <w:p w:rsidR="00AE6E24" w:rsidRPr="009C6343" w:rsidRDefault="00AE6E24" w:rsidP="0027783E">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sz w:val="22"/>
                <w:szCs w:val="22"/>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Vous créez un deuxième appel d’offre (CDCL) de 50 unités sur votre contrat.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consultez vos commandes en cours avec ce client.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bloquez votre commande client à l’expédition et à la facturation.</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Blocage des commandes client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IMG Raisons de blocage dans l'expédition</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VA01</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VA05</w:t>
            </w:r>
          </w:p>
          <w:p w:rsidR="00AE6E24" w:rsidRPr="009C6343" w:rsidRDefault="00AE6E24" w:rsidP="007B3686">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responsable logistique vous demande de vérifier une fois par semaine la liste des documents incomplets.</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la liste des documents de vente incomplets.</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si vous avez des documents dans cette liste.</w:t>
            </w:r>
          </w:p>
          <w:p w:rsidR="00AE6E24" w:rsidRPr="009C6343" w:rsidRDefault="00AE6E24" w:rsidP="007B3686">
            <w:pPr>
              <w:pStyle w:val="table"/>
              <w:rPr>
                <w:rFonts w:ascii="Times New Roman" w:hAnsi="Times New Roman"/>
                <w:color w:val="000000"/>
                <w:sz w:val="22"/>
                <w:szCs w:val="22"/>
                <w:shd w:val="clear" w:color="auto" w:fill="FFFFFF"/>
                <w:lang w:val="fr-FR"/>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color w:val="000000"/>
                <w:sz w:val="22"/>
                <w:szCs w:val="22"/>
                <w:shd w:val="clear" w:color="auto" w:fill="FFFFFF"/>
              </w:rPr>
            </w:pPr>
            <w:r w:rsidRPr="009C6343">
              <w:rPr>
                <w:color w:val="000000"/>
                <w:sz w:val="22"/>
                <w:szCs w:val="22"/>
                <w:shd w:val="clear" w:color="auto" w:fill="FFFFFF"/>
              </w:rPr>
              <w:t>Liste des documents de vente incomplets</w:t>
            </w:r>
          </w:p>
          <w:p w:rsidR="00AE6E24" w:rsidRPr="009C6343" w:rsidRDefault="00AE6E24" w:rsidP="0027783E">
            <w:pPr>
              <w:pStyle w:val="NormalWeb"/>
              <w:rPr>
                <w:color w:val="000000"/>
                <w:sz w:val="22"/>
                <w:szCs w:val="22"/>
                <w:shd w:val="clear" w:color="auto" w:fill="FFFFFF"/>
              </w:rPr>
            </w:pPr>
            <w:r w:rsidRPr="009C6343">
              <w:rPr>
                <w:color w:val="000000"/>
                <w:sz w:val="22"/>
                <w:szCs w:val="22"/>
                <w:shd w:val="clear" w:color="auto" w:fill="FFFFFF"/>
              </w:rPr>
              <w:t>IMG Définir et affecter les schémas document incomplet</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V.02 - Commandes client incomplètes</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la liste de tous les documents de vente qui ont été bloqués pour la livraison, avec des informations au sujet du motif de blocage.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color w:val="000000"/>
                <w:sz w:val="22"/>
                <w:szCs w:val="22"/>
                <w:shd w:val="clear" w:color="auto" w:fill="FFFFFF"/>
              </w:rPr>
            </w:pPr>
            <w:r w:rsidRPr="009C6343">
              <w:rPr>
                <w:color w:val="000000"/>
                <w:sz w:val="22"/>
                <w:szCs w:val="22"/>
                <w:shd w:val="clear" w:color="auto" w:fill="FFFFFF"/>
              </w:rPr>
              <w:t>Documents ADV bloqués pour la livraison</w:t>
            </w:r>
          </w:p>
          <w:p w:rsidR="00AE6E24" w:rsidRPr="009C6343" w:rsidRDefault="00AE6E24" w:rsidP="0027783E">
            <w:pPr>
              <w:pStyle w:val="NormalWeb"/>
              <w:rPr>
                <w:color w:val="000000"/>
                <w:sz w:val="22"/>
                <w:szCs w:val="22"/>
                <w:shd w:val="clear" w:color="auto" w:fill="FFFFFF"/>
              </w:rPr>
            </w:pPr>
            <w:r w:rsidRPr="009C6343">
              <w:rPr>
                <w:color w:val="000000"/>
                <w:sz w:val="22"/>
                <w:szCs w:val="22"/>
                <w:shd w:val="clear" w:color="auto" w:fill="FFFFFF"/>
              </w:rPr>
              <w:t>VA14L - Documents de vente bloqués pour livraison</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l'état dynamique des stocks pour votre article suite à votre dernier appel sur contrat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Affichage de l'état dynamique des stocks MD04</w:t>
            </w: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lancez une planification individuelle multi niveau pour votre article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Lancement de la planification individuelle multiniveau</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MD41</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MD02</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Vous affichez à nouveau l'état dynamique des stocks pour </w:t>
            </w:r>
            <w:r w:rsidRPr="009C6343">
              <w:rPr>
                <w:rFonts w:ascii="Times New Roman" w:hAnsi="Times New Roman"/>
                <w:color w:val="000000"/>
                <w:sz w:val="22"/>
                <w:szCs w:val="22"/>
                <w:shd w:val="clear" w:color="auto" w:fill="FFFFFF"/>
                <w:lang w:val="fr-FR"/>
              </w:rPr>
              <w:lastRenderedPageBreak/>
              <w:t>votre article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Affichage de l'état dynamique </w:t>
            </w:r>
            <w:r w:rsidRPr="009C6343">
              <w:rPr>
                <w:rFonts w:ascii="Times New Roman" w:hAnsi="Times New Roman"/>
                <w:color w:val="000000"/>
                <w:sz w:val="22"/>
                <w:szCs w:val="22"/>
                <w:shd w:val="clear" w:color="auto" w:fill="FFFFFF"/>
                <w:lang w:val="fr-FR"/>
              </w:rPr>
              <w:lastRenderedPageBreak/>
              <w:t>des stocks MD04</w:t>
            </w: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Vous créez une livraison sortante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Livraison des documents à livrer</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Création de livraisons sortantes </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VL10E </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VL01N</w:t>
            </w:r>
          </w:p>
          <w:p w:rsidR="00AE6E24" w:rsidRPr="009C6343" w:rsidRDefault="00AE6E24" w:rsidP="0027783E">
            <w:pPr>
              <w:pStyle w:val="table"/>
              <w:rPr>
                <w:rFonts w:ascii="Times New Roman" w:hAnsi="Times New Roman"/>
                <w:color w:val="000000"/>
                <w:sz w:val="22"/>
                <w:szCs w:val="22"/>
                <w:shd w:val="clear" w:color="auto" w:fill="FFFFFF"/>
                <w:lang w:val="fr-FR"/>
              </w:rPr>
            </w:pP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7B3686">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La synthèse des stocks vous fournit des informations actuelles sur le stock d’un article particulier à tous les niveaux organisationnels.</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la synthèse des stocks de votre article sur la division 1000</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color w:val="000000"/>
                <w:sz w:val="22"/>
                <w:szCs w:val="22"/>
                <w:shd w:val="clear" w:color="auto" w:fill="FFFFFF"/>
              </w:rPr>
            </w:pPr>
            <w:r w:rsidRPr="009C6343">
              <w:rPr>
                <w:color w:val="000000"/>
                <w:sz w:val="22"/>
                <w:szCs w:val="22"/>
                <w:shd w:val="clear" w:color="auto" w:fill="FFFFFF"/>
              </w:rPr>
              <w:t>Reporting dans la gestion des stocks MMBE</w:t>
            </w:r>
          </w:p>
          <w:p w:rsidR="00AE6E24" w:rsidRPr="009C6343" w:rsidRDefault="00AE6E24" w:rsidP="0027783E">
            <w:pPr>
              <w:pStyle w:val="table"/>
              <w:rPr>
                <w:rFonts w:ascii="Times New Roman" w:hAnsi="Times New Roman"/>
                <w:color w:val="000000"/>
                <w:sz w:val="22"/>
                <w:szCs w:val="22"/>
                <w:shd w:val="clear" w:color="auto" w:fill="FFFFFF"/>
                <w:lang w:val="fr-FR"/>
              </w:rPr>
            </w:pP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prélevez votre livraison sortante</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que votre prélèvement est confirmé.</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le flux de document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Affichage de livraisons sortantes à prélever</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VL06P</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VL02N</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LT03</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Vous enregistrez la sortie de marchandises </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le document article généré et la pièce comptable via une liste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Enregistrement de la sortie de marchandises</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VL02N</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MB51</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MR51</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créez une facture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de documents de facturation via l'échéancier de factures</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VF04</w:t>
            </w:r>
          </w:p>
          <w:p w:rsidR="00AE6E24" w:rsidRPr="009C6343" w:rsidRDefault="00AE6E24" w:rsidP="007B3686">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VF01</w:t>
            </w: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bookmarkStart w:id="1" w:name="_963329859"/>
            <w:r w:rsidRPr="009C6343">
              <w:rPr>
                <w:rFonts w:ascii="Times New Roman" w:hAnsi="Times New Roman"/>
                <w:color w:val="000000"/>
                <w:sz w:val="22"/>
                <w:szCs w:val="22"/>
                <w:shd w:val="clear" w:color="auto" w:fill="FFFFFF"/>
                <w:lang w:val="fr-FR"/>
              </w:rPr>
              <w:lastRenderedPageBreak/>
              <w:t>Vous annulez la facture pour une erreur d’enregistrement.</w:t>
            </w:r>
            <w:bookmarkEnd w:id="1"/>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Annulation de documents de facturation VF11</w:t>
            </w:r>
          </w:p>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Le flux de documents indique à quel stade s'est arrêté le traitement du document de vente et crée une opération à partir des documents consécutifs.</w:t>
            </w:r>
          </w:p>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affichez le flux de documents pour la commande client,</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color w:val="000000"/>
                <w:sz w:val="22"/>
                <w:szCs w:val="22"/>
                <w:shd w:val="clear" w:color="auto" w:fill="FEFEEE"/>
              </w:rPr>
            </w:pPr>
            <w:r w:rsidRPr="009C6343">
              <w:rPr>
                <w:color w:val="000000"/>
                <w:sz w:val="22"/>
                <w:szCs w:val="22"/>
                <w:shd w:val="clear" w:color="auto" w:fill="FEFEEE"/>
              </w:rPr>
              <w:t>Affichage d'un flux de documents VA03</w:t>
            </w:r>
          </w:p>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Les données de facturation ont été transmises à la comptabilité financière, vous affichez toutes les pièces comptables qui résultent de la facture.</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1</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 xml:space="preserve">Affichage de la synthèse FI pour les factures </w:t>
            </w:r>
          </w:p>
          <w:p w:rsidR="00AE6E24" w:rsidRPr="009C6343" w:rsidRDefault="00AE6E24" w:rsidP="00104759">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VF03</w:t>
            </w:r>
          </w:p>
          <w:p w:rsidR="00AE6E24" w:rsidRPr="009C6343" w:rsidRDefault="00AE6E24" w:rsidP="00104759">
            <w:pPr>
              <w:pStyle w:val="table"/>
              <w:rPr>
                <w:rFonts w:ascii="Times New Roman" w:hAnsi="Times New Roman"/>
                <w:color w:val="000000"/>
                <w:sz w:val="22"/>
                <w:szCs w:val="22"/>
                <w:shd w:val="clear" w:color="auto" w:fill="FEFEEE"/>
                <w:lang w:val="fr-FR"/>
              </w:rPr>
            </w:pPr>
            <w:r w:rsidRPr="009C6343">
              <w:rPr>
                <w:rFonts w:ascii="Times New Roman" w:hAnsi="Times New Roman"/>
                <w:color w:val="000000"/>
                <w:sz w:val="22"/>
                <w:szCs w:val="22"/>
                <w:shd w:val="clear" w:color="auto" w:fill="FEFEEE"/>
                <w:lang w:val="fr-FR"/>
              </w:rPr>
              <w:t>VF02</w:t>
            </w:r>
          </w:p>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EFEEE"/>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annulez ou supprimez tous les documents que vous avez créé</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Annulation/suppression</w:t>
            </w: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VF11</w:t>
            </w: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VL09</w:t>
            </w: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VL02N</w:t>
            </w: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VA02</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VA42</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MIGO</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ME22N/ME22</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ME15</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MM06</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XK06/MK06/FK06</w:t>
            </w:r>
          </w:p>
          <w:p w:rsidR="00AE6E24" w:rsidRPr="009C6343" w:rsidRDefault="00AE6E24" w:rsidP="00104759">
            <w:pPr>
              <w:pStyle w:val="table"/>
              <w:rPr>
                <w:rFonts w:ascii="Times New Roman" w:hAnsi="Times New Roman"/>
                <w:color w:val="000000"/>
                <w:sz w:val="22"/>
                <w:szCs w:val="22"/>
                <w:shd w:val="clear" w:color="auto" w:fill="FFFFFF"/>
                <w:lang w:val="es-ES"/>
              </w:rPr>
            </w:pPr>
            <w:r w:rsidRPr="009C6343">
              <w:rPr>
                <w:rFonts w:ascii="Times New Roman" w:hAnsi="Times New Roman"/>
                <w:color w:val="000000"/>
                <w:sz w:val="22"/>
                <w:szCs w:val="22"/>
                <w:shd w:val="clear" w:color="auto" w:fill="FFFFFF"/>
                <w:lang w:val="es-ES"/>
              </w:rPr>
              <w:t>XD06/VD06/FD06</w:t>
            </w: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VD52</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sz w:val="22"/>
                <w:szCs w:val="22"/>
              </w:rPr>
            </w:pPr>
            <w:r w:rsidRPr="009C6343">
              <w:rPr>
                <w:sz w:val="22"/>
                <w:szCs w:val="22"/>
              </w:rPr>
              <w:lastRenderedPageBreak/>
              <w:t>Votre client retourne les marchandises endommagé.</w:t>
            </w:r>
          </w:p>
          <w:p w:rsidR="00AE6E24" w:rsidRPr="009C6343" w:rsidRDefault="00AE6E24" w:rsidP="0027783E">
            <w:pPr>
              <w:pStyle w:val="NormalWeb"/>
              <w:rPr>
                <w:sz w:val="22"/>
                <w:szCs w:val="22"/>
              </w:rPr>
            </w:pPr>
            <w:r w:rsidRPr="009C6343">
              <w:rPr>
                <w:sz w:val="22"/>
                <w:szCs w:val="22"/>
              </w:rPr>
              <w:t>Vous créez un retour (document de vente utilisé dans le traitement des réclamations) en référence à votre commande existante ;</w:t>
            </w:r>
          </w:p>
          <w:p w:rsidR="00AE6E24" w:rsidRPr="009C6343" w:rsidRDefault="00AE6E24" w:rsidP="0027783E">
            <w:pPr>
              <w:pStyle w:val="NormalWeb"/>
              <w:rPr>
                <w:sz w:val="22"/>
                <w:szCs w:val="22"/>
              </w:rPr>
            </w:pPr>
            <w:r w:rsidRPr="009C6343">
              <w:rPr>
                <w:sz w:val="22"/>
                <w:szCs w:val="22"/>
              </w:rPr>
              <w:t>Utilisez le type de commande RE dans le système standard</w:t>
            </w:r>
          </w:p>
          <w:p w:rsidR="00AE6E24" w:rsidRPr="009C6343" w:rsidRDefault="00AE6E24" w:rsidP="0027783E">
            <w:pPr>
              <w:pStyle w:val="NormalWeb"/>
              <w:rPr>
                <w:sz w:val="22"/>
                <w:szCs w:val="22"/>
              </w:rPr>
            </w:pPr>
            <w:r w:rsidRPr="009C6343">
              <w:rPr>
                <w:sz w:val="22"/>
                <w:szCs w:val="22"/>
              </w:rPr>
              <w:t xml:space="preserve">Vérifiez que le document de vente est complet </w:t>
            </w:r>
          </w:p>
          <w:p w:rsidR="00AE6E24" w:rsidRPr="009C6343" w:rsidRDefault="00AE6E24" w:rsidP="0027783E">
            <w:pPr>
              <w:pStyle w:val="NormalWeb"/>
              <w:rPr>
                <w:sz w:val="22"/>
                <w:szCs w:val="22"/>
              </w:rPr>
            </w:pPr>
            <w:r w:rsidRPr="009C6343">
              <w:rPr>
                <w:sz w:val="22"/>
                <w:szCs w:val="22"/>
              </w:rPr>
              <w:t>Vous créez la livraison de retour</w:t>
            </w:r>
          </w:p>
          <w:p w:rsidR="00AE6E24" w:rsidRPr="009C6343" w:rsidRDefault="00AE6E24" w:rsidP="0027783E">
            <w:pPr>
              <w:pStyle w:val="NormalWeb"/>
              <w:rPr>
                <w:sz w:val="22"/>
                <w:szCs w:val="22"/>
              </w:rPr>
            </w:pPr>
            <w:r w:rsidRPr="009C6343">
              <w:rPr>
                <w:sz w:val="22"/>
                <w:szCs w:val="22"/>
              </w:rPr>
              <w:t>Vous enregistrez votre retour en stock</w:t>
            </w:r>
          </w:p>
          <w:p w:rsidR="00AE6E24" w:rsidRPr="009C6343" w:rsidRDefault="00AE6E24" w:rsidP="0027783E">
            <w:pPr>
              <w:pStyle w:val="NormalWeb"/>
              <w:rPr>
                <w:sz w:val="22"/>
                <w:szCs w:val="22"/>
              </w:rPr>
            </w:pPr>
            <w:r w:rsidRPr="009C6343">
              <w:rPr>
                <w:sz w:val="22"/>
                <w:szCs w:val="22"/>
              </w:rPr>
              <w:t>Vérifiez votre stock</w:t>
            </w:r>
          </w:p>
          <w:p w:rsidR="00AE6E24" w:rsidRPr="009C6343" w:rsidRDefault="00AE6E24" w:rsidP="0027783E">
            <w:pPr>
              <w:pStyle w:val="NormalWeb"/>
              <w:rPr>
                <w:sz w:val="22"/>
                <w:szCs w:val="22"/>
              </w:rPr>
            </w:pPr>
            <w:r w:rsidRPr="009C6343">
              <w:rPr>
                <w:sz w:val="22"/>
                <w:szCs w:val="22"/>
              </w:rPr>
              <w:t>Mettre au rebut le stock endommagé</w:t>
            </w:r>
          </w:p>
          <w:p w:rsidR="00AE6E24" w:rsidRPr="009C6343" w:rsidRDefault="00AE6E24" w:rsidP="0027783E">
            <w:pPr>
              <w:pStyle w:val="NormalWeb"/>
              <w:rPr>
                <w:sz w:val="22"/>
                <w:szCs w:val="22"/>
              </w:rPr>
            </w:pPr>
            <w:r w:rsidRPr="009C6343">
              <w:rPr>
                <w:sz w:val="22"/>
                <w:szCs w:val="22"/>
              </w:rPr>
              <w:t>Vérifiez votre stock</w:t>
            </w:r>
          </w:p>
          <w:p w:rsidR="00AE6E24" w:rsidRPr="009C6343" w:rsidRDefault="00AE6E24" w:rsidP="0027783E">
            <w:pPr>
              <w:pStyle w:val="NormalWeb"/>
              <w:rPr>
                <w:sz w:val="22"/>
                <w:szCs w:val="22"/>
              </w:rPr>
            </w:pPr>
            <w:r w:rsidRPr="009C6343">
              <w:rPr>
                <w:sz w:val="22"/>
                <w:szCs w:val="22"/>
              </w:rPr>
              <w:t>Vous créez également l’avoir</w:t>
            </w:r>
          </w:p>
          <w:p w:rsidR="00AE6E24" w:rsidRPr="009C6343" w:rsidRDefault="00AE6E24" w:rsidP="0027783E">
            <w:pPr>
              <w:pStyle w:val="NormalWeb"/>
              <w:rPr>
                <w:sz w:val="22"/>
                <w:szCs w:val="22"/>
              </w:rPr>
            </w:pPr>
            <w:r w:rsidRPr="009C6343">
              <w:rPr>
                <w:sz w:val="22"/>
                <w:szCs w:val="22"/>
              </w:rPr>
              <w:t>Vérifiez la création de la pièce comptable</w:t>
            </w:r>
          </w:p>
          <w:p w:rsidR="00AE6E24" w:rsidRPr="009C6343" w:rsidRDefault="00AE6E24" w:rsidP="0027783E">
            <w:pPr>
              <w:pStyle w:val="NormalWeb"/>
              <w:rPr>
                <w:sz w:val="22"/>
                <w:szCs w:val="22"/>
              </w:rPr>
            </w:pPr>
            <w:r w:rsidRPr="009C6343">
              <w:rPr>
                <w:sz w:val="22"/>
                <w:szCs w:val="22"/>
              </w:rPr>
              <w:t>Faire une édition de votre facture</w:t>
            </w:r>
          </w:p>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Création d’un flux de retour avec mise au rebut </w:t>
            </w:r>
          </w:p>
          <w:p w:rsidR="00AE6E24" w:rsidRPr="009C6343" w:rsidRDefault="00AE6E24" w:rsidP="00104759">
            <w:pPr>
              <w:pStyle w:val="table"/>
              <w:rPr>
                <w:rFonts w:ascii="Times New Roman" w:hAnsi="Times New Roman"/>
                <w:color w:val="000000"/>
                <w:sz w:val="22"/>
                <w:szCs w:val="22"/>
                <w:shd w:val="clear" w:color="auto" w:fill="FFFFFF"/>
                <w:lang w:val="it-IT"/>
              </w:rPr>
            </w:pPr>
            <w:r w:rsidRPr="009C6343">
              <w:rPr>
                <w:rFonts w:ascii="Times New Roman" w:hAnsi="Times New Roman"/>
                <w:color w:val="000000"/>
                <w:sz w:val="22"/>
                <w:szCs w:val="22"/>
                <w:shd w:val="clear" w:color="auto" w:fill="FFFFFF"/>
                <w:lang w:val="it-IT"/>
              </w:rPr>
              <w:t>VA01</w:t>
            </w:r>
          </w:p>
          <w:p w:rsidR="00AE6E24" w:rsidRPr="009C6343" w:rsidRDefault="00AE6E24" w:rsidP="00104759">
            <w:pPr>
              <w:pStyle w:val="table"/>
              <w:rPr>
                <w:rFonts w:ascii="Times New Roman" w:hAnsi="Times New Roman"/>
                <w:color w:val="000000"/>
                <w:sz w:val="22"/>
                <w:szCs w:val="22"/>
                <w:shd w:val="clear" w:color="auto" w:fill="FFFFFF"/>
                <w:lang w:val="it-IT"/>
              </w:rPr>
            </w:pPr>
            <w:r w:rsidRPr="009C6343">
              <w:rPr>
                <w:rFonts w:ascii="Times New Roman" w:hAnsi="Times New Roman"/>
                <w:color w:val="000000"/>
                <w:sz w:val="22"/>
                <w:szCs w:val="22"/>
                <w:shd w:val="clear" w:color="auto" w:fill="FFFFFF"/>
                <w:lang w:val="it-IT"/>
              </w:rPr>
              <w:t>MMBE</w:t>
            </w:r>
          </w:p>
          <w:p w:rsidR="00AE6E24" w:rsidRPr="009C6343" w:rsidRDefault="00AE6E24" w:rsidP="00104759">
            <w:pPr>
              <w:pStyle w:val="table"/>
              <w:rPr>
                <w:rFonts w:ascii="Times New Roman" w:hAnsi="Times New Roman"/>
                <w:color w:val="000000"/>
                <w:sz w:val="22"/>
                <w:szCs w:val="22"/>
                <w:shd w:val="clear" w:color="auto" w:fill="FFFFFF"/>
                <w:lang w:val="it-IT"/>
              </w:rPr>
            </w:pPr>
            <w:r w:rsidRPr="009C6343">
              <w:rPr>
                <w:rFonts w:ascii="Times New Roman" w:hAnsi="Times New Roman"/>
                <w:color w:val="000000"/>
                <w:sz w:val="22"/>
                <w:szCs w:val="22"/>
                <w:shd w:val="clear" w:color="auto" w:fill="FFFFFF"/>
                <w:lang w:val="it-IT"/>
              </w:rPr>
              <w:t>VL10E</w:t>
            </w:r>
          </w:p>
          <w:p w:rsidR="00AE6E24" w:rsidRPr="009C6343" w:rsidRDefault="00AE6E24" w:rsidP="00104759">
            <w:pPr>
              <w:pStyle w:val="table"/>
              <w:rPr>
                <w:rFonts w:ascii="Times New Roman" w:hAnsi="Times New Roman"/>
                <w:color w:val="000000"/>
                <w:sz w:val="22"/>
                <w:szCs w:val="22"/>
                <w:shd w:val="clear" w:color="auto" w:fill="FFFFFF"/>
                <w:lang w:val="it-IT"/>
              </w:rPr>
            </w:pPr>
            <w:r w:rsidRPr="009C6343">
              <w:rPr>
                <w:rFonts w:ascii="Times New Roman" w:hAnsi="Times New Roman"/>
                <w:color w:val="000000"/>
                <w:sz w:val="22"/>
                <w:szCs w:val="22"/>
                <w:shd w:val="clear" w:color="auto" w:fill="FFFFFF"/>
                <w:lang w:val="it-IT"/>
              </w:rPr>
              <w:t>VF04</w:t>
            </w:r>
          </w:p>
          <w:p w:rsidR="00AE6E24" w:rsidRPr="009C6343" w:rsidRDefault="00AE6E24" w:rsidP="00104759">
            <w:pPr>
              <w:pStyle w:val="table"/>
              <w:rPr>
                <w:rFonts w:ascii="Times New Roman" w:hAnsi="Times New Roman"/>
                <w:color w:val="000000"/>
                <w:sz w:val="22"/>
                <w:szCs w:val="22"/>
                <w:shd w:val="clear" w:color="auto" w:fill="FFFFFF"/>
                <w:lang w:val="it-IT"/>
              </w:rPr>
            </w:pPr>
            <w:r w:rsidRPr="009C6343">
              <w:rPr>
                <w:rFonts w:ascii="Times New Roman" w:hAnsi="Times New Roman"/>
                <w:color w:val="000000"/>
                <w:sz w:val="22"/>
                <w:szCs w:val="22"/>
                <w:shd w:val="clear" w:color="auto" w:fill="FFFFFF"/>
                <w:lang w:val="it-IT"/>
              </w:rPr>
              <w:t>MB1A ou MIGO (555)</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it-IT"/>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it-IT"/>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NormalWeb"/>
              <w:rPr>
                <w:sz w:val="22"/>
                <w:szCs w:val="22"/>
              </w:rPr>
            </w:pPr>
            <w:r w:rsidRPr="009C6343">
              <w:rPr>
                <w:sz w:val="22"/>
                <w:szCs w:val="22"/>
              </w:rPr>
              <w:t xml:space="preserve">Pour faire correspondre les unités de quantité de votre MRP </w:t>
            </w:r>
            <w:r w:rsidRPr="009C6343">
              <w:rPr>
                <w:sz w:val="22"/>
                <w:szCs w:val="22"/>
              </w:rPr>
              <w:lastRenderedPageBreak/>
              <w:t>à celles associées aux livraisons et aux transports de vos clients, vous créez les 3 profils d’arrondi suivant :</w:t>
            </w:r>
          </w:p>
          <w:p w:rsidR="00AE6E24" w:rsidRPr="009C6343" w:rsidRDefault="00AE6E24" w:rsidP="0027783E">
            <w:pPr>
              <w:rPr>
                <w:sz w:val="22"/>
                <w:szCs w:val="22"/>
              </w:rPr>
            </w:pPr>
          </w:p>
          <w:p w:rsidR="00AE6E24" w:rsidRPr="009C6343" w:rsidRDefault="00AE6E24" w:rsidP="0027783E">
            <w:pPr>
              <w:rPr>
                <w:sz w:val="22"/>
                <w:szCs w:val="22"/>
              </w:rPr>
            </w:pPr>
            <w:r w:rsidRPr="009C6343">
              <w:rPr>
                <w:sz w:val="22"/>
                <w:szCs w:val="22"/>
              </w:rPr>
              <w:t>Livraison par lots de 95 pièces</w:t>
            </w:r>
          </w:p>
          <w:p w:rsidR="00AE6E24" w:rsidRPr="009C6343" w:rsidRDefault="00AE6E24" w:rsidP="0027783E">
            <w:pPr>
              <w:rPr>
                <w:sz w:val="22"/>
                <w:szCs w:val="22"/>
              </w:rPr>
            </w:pPr>
            <w:r w:rsidRPr="009C6343">
              <w:rPr>
                <w:sz w:val="22"/>
                <w:szCs w:val="22"/>
              </w:rPr>
              <w:t>Livraison par lots de 520 pièces</w:t>
            </w:r>
          </w:p>
          <w:p w:rsidR="00AE6E24" w:rsidRPr="009C6343" w:rsidRDefault="00AE6E24" w:rsidP="0027783E">
            <w:pPr>
              <w:pStyle w:val="NormalWeb"/>
              <w:rPr>
                <w:sz w:val="22"/>
                <w:szCs w:val="22"/>
              </w:rPr>
            </w:pPr>
            <w:r w:rsidRPr="009C6343">
              <w:rPr>
                <w:sz w:val="22"/>
                <w:szCs w:val="22"/>
              </w:rPr>
              <w:t>Livraison par lots de 550 pièces</w:t>
            </w:r>
          </w:p>
          <w:p w:rsidR="00AE6E24" w:rsidRPr="009C6343" w:rsidRDefault="00AE6E24" w:rsidP="0027783E">
            <w:pPr>
              <w:rPr>
                <w:sz w:val="22"/>
                <w:szCs w:val="22"/>
              </w:rPr>
            </w:pPr>
            <w:r w:rsidRPr="009C6343">
              <w:rPr>
                <w:sz w:val="22"/>
                <w:szCs w:val="22"/>
              </w:rPr>
              <w:t>Vérifier via l’aide à la recherche (match code) dans une de vos fiches info achat, données organisation achats 1, que vos 3 nouveaux profils 95, 520 et 550 sont présents.</w:t>
            </w:r>
          </w:p>
          <w:p w:rsidR="00AE6E24" w:rsidRPr="009C6343" w:rsidRDefault="00AE6E24" w:rsidP="002D362D">
            <w:pPr>
              <w:pStyle w:val="table"/>
              <w:rPr>
                <w:rFonts w:ascii="Times New Roman" w:hAnsi="Times New Roman"/>
                <w:sz w:val="22"/>
                <w:szCs w:val="22"/>
                <w:lang w:val="fr-FR"/>
              </w:rPr>
            </w:pPr>
          </w:p>
          <w:p w:rsidR="00AE6E24" w:rsidRPr="009C6343" w:rsidRDefault="00AE6E24" w:rsidP="002D362D">
            <w:pPr>
              <w:pStyle w:val="table"/>
              <w:rPr>
                <w:rFonts w:ascii="Times New Roman" w:hAnsi="Times New Roman"/>
                <w:sz w:val="22"/>
                <w:szCs w:val="22"/>
                <w:lang w:val="fr-FR"/>
              </w:rPr>
            </w:pPr>
            <w:r w:rsidRPr="009C6343">
              <w:rPr>
                <w:rFonts w:ascii="Times New Roman" w:hAnsi="Times New Roman"/>
                <w:sz w:val="22"/>
                <w:szCs w:val="22"/>
                <w:lang w:val="fr-FR"/>
              </w:rPr>
              <w:t>Modifier votre fiche info achat que vous avez créé avec le fournisseur T-Q415-## et l’article T-ATD## avec le profil 95</w:t>
            </w:r>
          </w:p>
          <w:p w:rsidR="00AE6E24" w:rsidRPr="009C6343" w:rsidRDefault="00AE6E24" w:rsidP="0027783E">
            <w:pPr>
              <w:pStyle w:val="NormalWeb"/>
              <w:rPr>
                <w:sz w:val="22"/>
                <w:szCs w:val="22"/>
              </w:rPr>
            </w:pPr>
            <w:r w:rsidRPr="009C6343">
              <w:rPr>
                <w:sz w:val="22"/>
                <w:szCs w:val="22"/>
              </w:rPr>
              <w:t>Rechercher où est utilisé le profil d’arrondi ? fiche article, fiche fournisseur, commande, … ?</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Création de profils d’arrondis</w:t>
            </w:r>
          </w:p>
          <w:p w:rsidR="00AE6E24" w:rsidRPr="009C6343" w:rsidRDefault="00AE6E24" w:rsidP="0027783E">
            <w:pPr>
              <w:rPr>
                <w:sz w:val="22"/>
                <w:szCs w:val="22"/>
              </w:rPr>
            </w:pPr>
          </w:p>
          <w:p w:rsidR="00AE6E24" w:rsidRPr="009C6343" w:rsidRDefault="00AE6E24" w:rsidP="0027783E">
            <w:pPr>
              <w:rPr>
                <w:sz w:val="22"/>
                <w:szCs w:val="22"/>
              </w:rPr>
            </w:pPr>
            <w:r w:rsidRPr="009C6343">
              <w:rPr>
                <w:sz w:val="22"/>
                <w:szCs w:val="22"/>
              </w:rPr>
              <w:t xml:space="preserve"> Afficher FIA</w:t>
            </w:r>
          </w:p>
          <w:p w:rsidR="00AE6E24" w:rsidRPr="009C6343" w:rsidRDefault="00AE6E24" w:rsidP="0027783E">
            <w:pPr>
              <w:rPr>
                <w:sz w:val="22"/>
                <w:szCs w:val="22"/>
              </w:rPr>
            </w:pPr>
          </w:p>
          <w:p w:rsidR="00AE6E24" w:rsidRPr="009C6343" w:rsidRDefault="00AE6E24" w:rsidP="0027783E">
            <w:pPr>
              <w:rPr>
                <w:sz w:val="22"/>
                <w:szCs w:val="22"/>
              </w:rPr>
            </w:pPr>
            <w:r w:rsidRPr="009C6343">
              <w:rPr>
                <w:sz w:val="22"/>
                <w:szCs w:val="22"/>
              </w:rPr>
              <w:t>Modifier FIA</w:t>
            </w:r>
          </w:p>
          <w:p w:rsidR="00AE6E24" w:rsidRPr="009C6343" w:rsidRDefault="00AE6E24" w:rsidP="00104759">
            <w:pPr>
              <w:pStyle w:val="table"/>
              <w:rPr>
                <w:rFonts w:ascii="Times New Roman" w:hAnsi="Times New Roman"/>
                <w:color w:val="000000"/>
                <w:sz w:val="22"/>
                <w:szCs w:val="22"/>
                <w:shd w:val="clear" w:color="auto" w:fill="FFFFFF"/>
                <w:lang w:val="fr-FR"/>
              </w:rPr>
            </w:pPr>
          </w:p>
          <w:p w:rsidR="00AE6E24" w:rsidRPr="009C6343" w:rsidRDefault="00AE6E24" w:rsidP="00104759">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SE11</w:t>
            </w:r>
          </w:p>
          <w:p w:rsidR="00AE6E24" w:rsidRPr="009C6343" w:rsidRDefault="00AE6E24" w:rsidP="00104759">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D362D">
            <w:pPr>
              <w:ind w:left="708"/>
              <w:rPr>
                <w:sz w:val="22"/>
                <w:szCs w:val="22"/>
              </w:rPr>
            </w:pPr>
          </w:p>
          <w:p w:rsidR="00AE6E24" w:rsidRPr="009C6343" w:rsidRDefault="00AE6E24" w:rsidP="002D362D">
            <w:pPr>
              <w:rPr>
                <w:sz w:val="22"/>
                <w:szCs w:val="22"/>
              </w:rPr>
            </w:pPr>
            <w:r w:rsidRPr="009C6343">
              <w:rPr>
                <w:sz w:val="22"/>
                <w:szCs w:val="22"/>
              </w:rPr>
              <w:t>Créer une commande d’achat avec une quantité de 80 pièces avec le fournisseur T-Q415-##  et le l’article T-ATD##.</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Sauvegarder.</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Créer une commande d’achat avec une quantité de 80 pièces avec le fournisseur T-Q415-##  et le l’article T-ATA##.</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Sauvegarder.</w:t>
            </w:r>
          </w:p>
          <w:p w:rsidR="00AE6E24" w:rsidRPr="009C6343" w:rsidRDefault="00AE6E24" w:rsidP="002D362D">
            <w:pPr>
              <w:pStyle w:val="NormalWeb"/>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 xml:space="preserve">Créer une commande d’achat </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2D362D">
            <w:pPr>
              <w:pStyle w:val="table"/>
              <w:rPr>
                <w:rFonts w:ascii="Times New Roman" w:hAnsi="Times New Roman"/>
                <w:sz w:val="22"/>
                <w:szCs w:val="22"/>
                <w:lang w:val="fr-FR"/>
              </w:rPr>
            </w:pPr>
            <w:r w:rsidRPr="009C6343">
              <w:rPr>
                <w:rFonts w:ascii="Times New Roman" w:hAnsi="Times New Roman"/>
                <w:sz w:val="22"/>
                <w:szCs w:val="22"/>
                <w:lang w:val="fr-FR"/>
              </w:rPr>
              <w:t>Est-ce que le système calcule la quantité de l'ordre en fonction du profil d'arrondi ?</w:t>
            </w:r>
          </w:p>
          <w:p w:rsidR="00AE6E24" w:rsidRPr="009C6343" w:rsidRDefault="00AE6E24" w:rsidP="002D362D">
            <w:pPr>
              <w:pStyle w:val="table"/>
              <w:rPr>
                <w:rFonts w:ascii="Times New Roman" w:hAnsi="Times New Roman"/>
                <w:sz w:val="22"/>
                <w:szCs w:val="22"/>
                <w:lang w:val="fr-FR"/>
              </w:rPr>
            </w:pPr>
          </w:p>
          <w:p w:rsidR="00AE6E24" w:rsidRPr="009C6343" w:rsidRDefault="00AE6E24" w:rsidP="002D362D">
            <w:pPr>
              <w:pStyle w:val="table"/>
              <w:rPr>
                <w:rFonts w:ascii="Times New Roman" w:hAnsi="Times New Roman"/>
                <w:color w:val="000000"/>
                <w:sz w:val="22"/>
                <w:szCs w:val="22"/>
                <w:shd w:val="clear" w:color="auto" w:fill="FFFFFF"/>
                <w:lang w:val="fr-FR"/>
              </w:rPr>
            </w:pPr>
            <w:r w:rsidRPr="009C6343">
              <w:rPr>
                <w:rFonts w:ascii="Times New Roman" w:hAnsi="Times New Roman"/>
                <w:sz w:val="22"/>
                <w:szCs w:val="22"/>
                <w:lang w:val="fr-FR"/>
              </w:rPr>
              <w:t>Quelle est la quantité de chaque commande</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Créer une demande d’achat en manuel d’une quantité de 2000 pièces. avec le fournisseur T-Q415-##  et le l’article T-ATD##.</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Sauvegarder.</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Créer une demande d’achat avec une quantité de 2000 pièces avec le fournisseur T-Q415-##  et le l’article T-ATA##.</w:t>
            </w:r>
          </w:p>
          <w:p w:rsidR="00AE6E24" w:rsidRPr="009C6343" w:rsidRDefault="00AE6E24" w:rsidP="002D362D">
            <w:pPr>
              <w:rPr>
                <w:sz w:val="22"/>
                <w:szCs w:val="22"/>
              </w:rPr>
            </w:pPr>
          </w:p>
          <w:p w:rsidR="00AE6E24" w:rsidRPr="009C6343" w:rsidRDefault="00AE6E24" w:rsidP="002D362D">
            <w:pPr>
              <w:rPr>
                <w:sz w:val="22"/>
                <w:szCs w:val="22"/>
              </w:rPr>
            </w:pPr>
            <w:r w:rsidRPr="009C6343">
              <w:rPr>
                <w:sz w:val="22"/>
                <w:szCs w:val="22"/>
              </w:rPr>
              <w:t>Sauvegarder.</w:t>
            </w:r>
          </w:p>
          <w:p w:rsidR="00AE6E24" w:rsidRPr="009C6343" w:rsidRDefault="00AE6E24" w:rsidP="0092645D">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Créer une demande d’achat (ME25)</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92645D">
            <w:pPr>
              <w:pStyle w:val="table"/>
              <w:rPr>
                <w:rFonts w:ascii="Times New Roman" w:hAnsi="Times New Roman"/>
                <w:sz w:val="22"/>
                <w:szCs w:val="22"/>
                <w:lang w:val="fr-FR"/>
              </w:rPr>
            </w:pPr>
            <w:r w:rsidRPr="009C6343">
              <w:rPr>
                <w:rFonts w:ascii="Times New Roman" w:hAnsi="Times New Roman"/>
                <w:sz w:val="22"/>
                <w:szCs w:val="22"/>
                <w:lang w:val="fr-FR"/>
              </w:rPr>
              <w:t>Est-ce que le système calcule la quantité de l'ordre en fonction du profil d'arrondi ?</w:t>
            </w:r>
          </w:p>
          <w:p w:rsidR="00AE6E24" w:rsidRPr="009C6343" w:rsidRDefault="00AE6E24" w:rsidP="0092645D">
            <w:pPr>
              <w:pStyle w:val="table"/>
              <w:rPr>
                <w:rFonts w:ascii="Times New Roman" w:hAnsi="Times New Roman"/>
                <w:sz w:val="22"/>
                <w:szCs w:val="22"/>
                <w:lang w:val="fr-FR"/>
              </w:rPr>
            </w:pPr>
          </w:p>
          <w:p w:rsidR="00AE6E24" w:rsidRPr="009C6343" w:rsidRDefault="00AE6E24" w:rsidP="0092645D">
            <w:pPr>
              <w:pStyle w:val="table"/>
              <w:rPr>
                <w:rFonts w:ascii="Times New Roman" w:hAnsi="Times New Roman"/>
                <w:sz w:val="22"/>
                <w:szCs w:val="22"/>
                <w:lang w:val="fr-FR"/>
              </w:rPr>
            </w:pPr>
            <w:r w:rsidRPr="009C6343">
              <w:rPr>
                <w:rFonts w:ascii="Times New Roman" w:hAnsi="Times New Roman"/>
                <w:sz w:val="22"/>
                <w:szCs w:val="22"/>
                <w:lang w:val="fr-FR"/>
              </w:rPr>
              <w:t>Quelle est la quantité de chaque DA ?</w:t>
            </w: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69680E">
            <w:pPr>
              <w:rPr>
                <w:sz w:val="22"/>
                <w:szCs w:val="22"/>
              </w:rPr>
            </w:pPr>
            <w:r w:rsidRPr="009C6343">
              <w:rPr>
                <w:sz w:val="22"/>
                <w:szCs w:val="22"/>
              </w:rPr>
              <w:t>Vous créez un programme de livraison pour le client T-S62A## avec votre code article ressort avant extra large-## pour une quantité de 1 960 000 livrable en 6 échéances (1 tous les 2 mois)</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Vous envoyez votre programme de livraison au client</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Votre client gère cet article avec un numéro différent WXC567## de celui que votre entreprise utilise, une information client-article est à créer.</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Vous créer une fiche client article.</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lastRenderedPageBreak/>
              <w:t>Un contrat en quantité est une convention selon laquelle votre client vous commande une certaine quantité d'un produit pendant une période spécifiée.</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Vous créez un contrat en quantité avec le client 1000 et avec votre article ressort avant extra large-## pour une durée de 6 mois.</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Un client remplit un contrat en effectuant les appels relatifs au contrat.</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Votre client fait un premier appel. Vous créez un appel sur votre contrat (type de commande CDCL)</w:t>
            </w:r>
          </w:p>
          <w:p w:rsidR="00AE6E24" w:rsidRPr="009C6343" w:rsidRDefault="00AE6E24" w:rsidP="0069680E">
            <w:pPr>
              <w:rPr>
                <w:sz w:val="22"/>
                <w:szCs w:val="22"/>
              </w:rPr>
            </w:pPr>
            <w:r w:rsidRPr="009C6343">
              <w:rPr>
                <w:sz w:val="22"/>
                <w:szCs w:val="22"/>
              </w:rPr>
              <w:t>Vous modifiez votre contrat. Vous prolongez la date de fin d’un an.</w:t>
            </w:r>
          </w:p>
          <w:p w:rsidR="00AE6E24" w:rsidRPr="009C6343" w:rsidRDefault="00AE6E24" w:rsidP="0069680E">
            <w:pPr>
              <w:rPr>
                <w:sz w:val="22"/>
                <w:szCs w:val="22"/>
              </w:rPr>
            </w:pPr>
          </w:p>
          <w:p w:rsidR="00AE6E24" w:rsidRPr="009C6343" w:rsidRDefault="00AE6E24" w:rsidP="0069680E">
            <w:pPr>
              <w:rPr>
                <w:sz w:val="22"/>
                <w:szCs w:val="22"/>
              </w:rPr>
            </w:pPr>
            <w:r w:rsidRPr="009C6343">
              <w:rPr>
                <w:sz w:val="22"/>
                <w:szCs w:val="22"/>
              </w:rPr>
              <w:t>Vous voulez consulter tous les contrats en cours</w:t>
            </w:r>
          </w:p>
          <w:p w:rsidR="00AE6E24" w:rsidRPr="009C6343" w:rsidRDefault="00AE6E24" w:rsidP="0069680E">
            <w:pPr>
              <w:rPr>
                <w:sz w:val="22"/>
                <w:szCs w:val="22"/>
              </w:rPr>
            </w:pPr>
            <w:r w:rsidRPr="009C6343">
              <w:rPr>
                <w:sz w:val="22"/>
                <w:szCs w:val="22"/>
              </w:rPr>
              <w:t>Vous lancez une analyse</w:t>
            </w:r>
          </w:p>
          <w:p w:rsidR="00AE6E24" w:rsidRPr="009C6343" w:rsidRDefault="00AE6E24" w:rsidP="0069680E">
            <w:pPr>
              <w:rPr>
                <w:sz w:val="22"/>
                <w:szCs w:val="22"/>
              </w:rPr>
            </w:pPr>
            <w:r w:rsidRPr="009C6343">
              <w:rPr>
                <w:sz w:val="22"/>
                <w:szCs w:val="22"/>
              </w:rPr>
              <w:t>Vous voulez interrompre temporairement les relations commerciales avec ce client.</w:t>
            </w:r>
          </w:p>
          <w:p w:rsidR="00AE6E24" w:rsidRPr="009C6343" w:rsidRDefault="00AE6E24" w:rsidP="0069680E">
            <w:pPr>
              <w:rPr>
                <w:sz w:val="22"/>
                <w:szCs w:val="22"/>
              </w:rPr>
            </w:pPr>
            <w:r w:rsidRPr="009C6343">
              <w:rPr>
                <w:sz w:val="22"/>
                <w:szCs w:val="22"/>
              </w:rPr>
              <w:t>Vous bloquez la fiche client</w:t>
            </w:r>
          </w:p>
          <w:p w:rsidR="00AE6E24" w:rsidRPr="009C6343" w:rsidRDefault="00AE6E24" w:rsidP="0069680E">
            <w:pPr>
              <w:rPr>
                <w:sz w:val="22"/>
                <w:szCs w:val="22"/>
              </w:rPr>
            </w:pPr>
            <w:r w:rsidRPr="009C6343">
              <w:rPr>
                <w:sz w:val="22"/>
                <w:szCs w:val="22"/>
              </w:rPr>
              <w:t>Vous bloquez également votre commande client à l’expédition</w:t>
            </w:r>
          </w:p>
          <w:p w:rsidR="00AE6E24" w:rsidRPr="009C6343" w:rsidRDefault="00AE6E24" w:rsidP="0069680E">
            <w:pPr>
              <w:rPr>
                <w:sz w:val="22"/>
                <w:szCs w:val="22"/>
              </w:rPr>
            </w:pPr>
            <w:r w:rsidRPr="009C6343">
              <w:rPr>
                <w:sz w:val="22"/>
                <w:szCs w:val="22"/>
              </w:rPr>
              <w:t>Vous affichez la liste des documents de vente incomplets.</w:t>
            </w:r>
          </w:p>
          <w:p w:rsidR="00AE6E24" w:rsidRPr="009C6343" w:rsidRDefault="00AE6E24" w:rsidP="0069680E">
            <w:pPr>
              <w:rPr>
                <w:sz w:val="22"/>
                <w:szCs w:val="22"/>
              </w:rPr>
            </w:pPr>
            <w:r w:rsidRPr="009C6343">
              <w:rPr>
                <w:sz w:val="22"/>
                <w:szCs w:val="22"/>
              </w:rPr>
              <w:t>Vous vérifiez si votre commande en fait partie.</w:t>
            </w:r>
          </w:p>
          <w:p w:rsidR="00AE6E24" w:rsidRPr="009C6343" w:rsidRDefault="00AE6E24" w:rsidP="0069680E">
            <w:pPr>
              <w:rPr>
                <w:sz w:val="22"/>
                <w:szCs w:val="22"/>
              </w:rPr>
            </w:pPr>
            <w:r w:rsidRPr="009C6343">
              <w:rPr>
                <w:sz w:val="22"/>
                <w:szCs w:val="22"/>
              </w:rPr>
              <w:t>Vous affichez la liste de tous les documents de vente qui ont été bloqués pour la livraison, avec des informations au sujet du motif de blocage.</w:t>
            </w:r>
          </w:p>
          <w:p w:rsidR="00AE6E24" w:rsidRPr="009C6343" w:rsidRDefault="00AE6E24" w:rsidP="0069680E">
            <w:pPr>
              <w:rPr>
                <w:sz w:val="22"/>
                <w:szCs w:val="22"/>
              </w:rPr>
            </w:pPr>
            <w:r w:rsidRPr="009C6343">
              <w:rPr>
                <w:sz w:val="22"/>
                <w:szCs w:val="22"/>
              </w:rPr>
              <w:t>Vous affichez l'état dynamique des stocks pour votre article</w:t>
            </w:r>
          </w:p>
          <w:p w:rsidR="00AE6E24" w:rsidRPr="009C6343" w:rsidRDefault="00AE6E24" w:rsidP="0069680E">
            <w:pPr>
              <w:rPr>
                <w:sz w:val="22"/>
                <w:szCs w:val="22"/>
              </w:rPr>
            </w:pPr>
            <w:r w:rsidRPr="009C6343">
              <w:rPr>
                <w:sz w:val="22"/>
                <w:szCs w:val="22"/>
              </w:rPr>
              <w:t xml:space="preserve">Vous lancez une planification individuelle multi niveau </w:t>
            </w:r>
            <w:r w:rsidRPr="009C6343">
              <w:rPr>
                <w:sz w:val="22"/>
                <w:szCs w:val="22"/>
              </w:rPr>
              <w:lastRenderedPageBreak/>
              <w:t xml:space="preserve">pour votre article </w:t>
            </w:r>
          </w:p>
          <w:p w:rsidR="00AE6E24" w:rsidRPr="009C6343" w:rsidRDefault="00AE6E24" w:rsidP="0069680E">
            <w:pPr>
              <w:rPr>
                <w:sz w:val="22"/>
                <w:szCs w:val="22"/>
              </w:rPr>
            </w:pPr>
            <w:r w:rsidRPr="009C6343">
              <w:rPr>
                <w:sz w:val="22"/>
                <w:szCs w:val="22"/>
              </w:rPr>
              <w:t>Vous affichez à nouveau l'état dynamique des stocks pour votre article</w:t>
            </w:r>
          </w:p>
          <w:p w:rsidR="00AE6E24" w:rsidRPr="009C6343" w:rsidRDefault="00AE6E24" w:rsidP="0069680E">
            <w:pPr>
              <w:rPr>
                <w:sz w:val="22"/>
                <w:szCs w:val="22"/>
              </w:rPr>
            </w:pPr>
            <w:r w:rsidRPr="009C6343">
              <w:rPr>
                <w:sz w:val="22"/>
                <w:szCs w:val="22"/>
              </w:rPr>
              <w:t>Vous créez une livraison sortante</w:t>
            </w:r>
          </w:p>
          <w:p w:rsidR="00AE6E24" w:rsidRPr="009C6343" w:rsidRDefault="00AE6E24" w:rsidP="0069680E">
            <w:pPr>
              <w:rPr>
                <w:sz w:val="22"/>
                <w:szCs w:val="22"/>
              </w:rPr>
            </w:pPr>
            <w:r w:rsidRPr="009C6343">
              <w:rPr>
                <w:sz w:val="22"/>
                <w:szCs w:val="22"/>
              </w:rPr>
              <w:t>La synthèse des stocks vous fournit des informations actuelles sur le stock d’un article particulier à tous les niveaux organisationnels.</w:t>
            </w:r>
          </w:p>
          <w:p w:rsidR="00AE6E24" w:rsidRPr="009C6343" w:rsidRDefault="00AE6E24" w:rsidP="0069680E">
            <w:pPr>
              <w:rPr>
                <w:sz w:val="22"/>
                <w:szCs w:val="22"/>
              </w:rPr>
            </w:pPr>
            <w:r w:rsidRPr="009C6343">
              <w:rPr>
                <w:sz w:val="22"/>
                <w:szCs w:val="22"/>
              </w:rPr>
              <w:t>Vous affichez la synthèse des stocks de votre article sur la division 1000</w:t>
            </w:r>
          </w:p>
          <w:p w:rsidR="00AE6E24" w:rsidRPr="009C6343" w:rsidRDefault="00AE6E24" w:rsidP="0069680E">
            <w:pPr>
              <w:rPr>
                <w:sz w:val="22"/>
                <w:szCs w:val="22"/>
              </w:rPr>
            </w:pPr>
            <w:r w:rsidRPr="009C6343">
              <w:rPr>
                <w:sz w:val="22"/>
                <w:szCs w:val="22"/>
              </w:rPr>
              <w:t>Vous prélevez votre livraison sortante</w:t>
            </w:r>
          </w:p>
          <w:p w:rsidR="00AE6E24" w:rsidRPr="009C6343" w:rsidRDefault="00AE6E24" w:rsidP="0069680E">
            <w:pPr>
              <w:rPr>
                <w:sz w:val="22"/>
                <w:szCs w:val="22"/>
              </w:rPr>
            </w:pPr>
            <w:r w:rsidRPr="009C6343">
              <w:rPr>
                <w:sz w:val="22"/>
                <w:szCs w:val="22"/>
              </w:rPr>
              <w:t xml:space="preserve">Vous enregistrez la sortie de marchandises </w:t>
            </w:r>
          </w:p>
          <w:p w:rsidR="00AE6E24" w:rsidRPr="009C6343" w:rsidRDefault="00AE6E24" w:rsidP="0069680E">
            <w:pPr>
              <w:rPr>
                <w:sz w:val="22"/>
                <w:szCs w:val="22"/>
              </w:rPr>
            </w:pPr>
            <w:r w:rsidRPr="009C6343">
              <w:rPr>
                <w:sz w:val="22"/>
                <w:szCs w:val="22"/>
              </w:rPr>
              <w:t>Vous créez une facture</w:t>
            </w:r>
          </w:p>
          <w:p w:rsidR="00AE6E24" w:rsidRPr="009C6343" w:rsidRDefault="00AE6E24" w:rsidP="0069680E">
            <w:pPr>
              <w:rPr>
                <w:sz w:val="22"/>
                <w:szCs w:val="22"/>
              </w:rPr>
            </w:pPr>
            <w:r w:rsidRPr="009C6343">
              <w:rPr>
                <w:sz w:val="22"/>
                <w:szCs w:val="22"/>
              </w:rPr>
              <w:t>Vous annulez la facture pour une erreur d’enregistrement.</w:t>
            </w:r>
          </w:p>
          <w:p w:rsidR="00AE6E24" w:rsidRPr="009C6343" w:rsidRDefault="00AE6E24" w:rsidP="0069680E">
            <w:pPr>
              <w:rPr>
                <w:sz w:val="22"/>
                <w:szCs w:val="22"/>
              </w:rPr>
            </w:pPr>
            <w:r w:rsidRPr="009C6343">
              <w:rPr>
                <w:sz w:val="22"/>
                <w:szCs w:val="22"/>
              </w:rPr>
              <w:t>Le flux de documents indique à quel stade s'est arrêté le traitement du document de vente et crée une opération à partir des documents consécutifs.</w:t>
            </w:r>
          </w:p>
          <w:p w:rsidR="00AE6E24" w:rsidRPr="009C6343" w:rsidRDefault="00AE6E24" w:rsidP="0069680E">
            <w:pPr>
              <w:rPr>
                <w:sz w:val="22"/>
                <w:szCs w:val="22"/>
              </w:rPr>
            </w:pPr>
            <w:r w:rsidRPr="009C6343">
              <w:rPr>
                <w:sz w:val="22"/>
                <w:szCs w:val="22"/>
              </w:rPr>
              <w:t>Vous affichez le flux de documents pour la commande client,</w:t>
            </w:r>
          </w:p>
          <w:p w:rsidR="00AE6E24" w:rsidRPr="009C6343" w:rsidRDefault="00AE6E24" w:rsidP="0069680E">
            <w:pPr>
              <w:rPr>
                <w:sz w:val="22"/>
                <w:szCs w:val="22"/>
              </w:rPr>
            </w:pPr>
            <w:r w:rsidRPr="009C6343">
              <w:rPr>
                <w:sz w:val="22"/>
                <w:szCs w:val="22"/>
              </w:rPr>
              <w:t>Les données de facturation ont été transmises à la comptabilité financière, vous affichez toutes les pièces comptables qui résultent de la facture.</w:t>
            </w:r>
          </w:p>
          <w:p w:rsidR="00AE6E24" w:rsidRPr="009C6343" w:rsidRDefault="00AE6E24" w:rsidP="0069680E">
            <w:pPr>
              <w:rPr>
                <w:sz w:val="22"/>
                <w:szCs w:val="22"/>
              </w:rPr>
            </w:pPr>
            <w:r w:rsidRPr="009C6343">
              <w:rPr>
                <w:sz w:val="22"/>
                <w:szCs w:val="22"/>
              </w:rPr>
              <w:t>Vous annulez tous vos documents</w:t>
            </w: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Création d’un programme de livraison</w:t>
            </w: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Création d'informations client-article</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Création des contrats en quantité</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Création d’appels pour contrats en quantité</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Modification des contrats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des contrats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Blocage d'une fiche client</w:t>
            </w: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IMG Définir et affecter motifs de blocage</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Blocage des commandes client</w:t>
            </w: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IMG Raisons de blocage dans l'expédition</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Liste des documents de vente incomplets</w:t>
            </w: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IMG Définir et affecter les schémas document incomplet</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Documents ADV bloqués pour la livraison</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de l'état dynamique des stocks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Lancement de la planification individuelle multiniveau</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de l'état dynamique des stocks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Livraison des documents à livrer</w:t>
            </w: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Création de livraisons sortantes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Reporting dans la gestion des stocks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de livraisons sortantes à prélever</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Enregistrement de la sortie de marchandises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Création de documents de facturation via l'échéancier de factures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Annulation de documents de facturation</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d'un flux de documents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Affichage de la synthèse FI pour les factures</w:t>
            </w:r>
          </w:p>
          <w:p w:rsidR="00AE6E24" w:rsidRPr="009C6343" w:rsidRDefault="00AE6E24" w:rsidP="00A35CD2">
            <w:pPr>
              <w:pStyle w:val="table"/>
              <w:rPr>
                <w:rFonts w:ascii="Times New Roman" w:hAnsi="Times New Roman"/>
                <w:sz w:val="22"/>
                <w:szCs w:val="22"/>
                <w:lang w:val="fr-FR"/>
              </w:rPr>
            </w:pPr>
          </w:p>
          <w:p w:rsidR="00AE6E24" w:rsidRPr="009C6343" w:rsidRDefault="00AE6E24" w:rsidP="00A35CD2">
            <w:pPr>
              <w:pStyle w:val="table"/>
              <w:rPr>
                <w:rFonts w:ascii="Times New Roman" w:hAnsi="Times New Roman"/>
                <w:sz w:val="22"/>
                <w:szCs w:val="22"/>
                <w:lang w:val="fr-FR"/>
              </w:rPr>
            </w:pPr>
            <w:r w:rsidRPr="009C6343">
              <w:rPr>
                <w:rFonts w:ascii="Times New Roman" w:hAnsi="Times New Roman"/>
                <w:sz w:val="22"/>
                <w:szCs w:val="22"/>
                <w:lang w:val="fr-FR"/>
              </w:rPr>
              <w:t>Annulation/suppression</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8F0737">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AE6E24" w:rsidRPr="009C6343" w:rsidRDefault="00AE6E24" w:rsidP="0092645D">
            <w:pPr>
              <w:rPr>
                <w:sz w:val="22"/>
                <w:szCs w:val="22"/>
              </w:rPr>
            </w:pPr>
            <w:r w:rsidRPr="009C6343">
              <w:rPr>
                <w:sz w:val="22"/>
                <w:szCs w:val="22"/>
              </w:rPr>
              <w:lastRenderedPageBreak/>
              <w:t xml:space="preserve">Vous demandez à votre magasin de tenir l’article T-ATD##. prêts à être prélevé dans 4 jours ouvrés pour une consommation liée à une future vente. </w:t>
            </w:r>
          </w:p>
          <w:p w:rsidR="00AE6E24" w:rsidRPr="009C6343" w:rsidRDefault="00AE6E24" w:rsidP="0092645D">
            <w:pPr>
              <w:rPr>
                <w:sz w:val="22"/>
                <w:szCs w:val="22"/>
              </w:rPr>
            </w:pPr>
          </w:p>
          <w:p w:rsidR="00AE6E24" w:rsidRPr="009C6343" w:rsidRDefault="00AE6E24" w:rsidP="0092645D">
            <w:pPr>
              <w:rPr>
                <w:sz w:val="22"/>
                <w:szCs w:val="22"/>
              </w:rPr>
            </w:pPr>
            <w:r w:rsidRPr="009C6343">
              <w:rPr>
                <w:sz w:val="22"/>
                <w:szCs w:val="22"/>
              </w:rPr>
              <w:t>Vous créez une réservation avec l’article T-ATD## et le centre de coût 1000</w:t>
            </w:r>
          </w:p>
          <w:p w:rsidR="00AE6E24" w:rsidRPr="009C6343" w:rsidRDefault="00AE6E24" w:rsidP="0092645D">
            <w:pPr>
              <w:rPr>
                <w:sz w:val="22"/>
                <w:szCs w:val="22"/>
              </w:rPr>
            </w:pPr>
            <w:r w:rsidRPr="009C6343">
              <w:rPr>
                <w:sz w:val="22"/>
                <w:szCs w:val="22"/>
              </w:rPr>
              <w:t xml:space="preserve"> </w:t>
            </w:r>
          </w:p>
          <w:p w:rsidR="00AE6E24" w:rsidRPr="009C6343" w:rsidRDefault="00AE6E24" w:rsidP="0092645D">
            <w:pPr>
              <w:rPr>
                <w:sz w:val="22"/>
                <w:szCs w:val="22"/>
              </w:rPr>
            </w:pPr>
            <w:r w:rsidRPr="009C6343">
              <w:rPr>
                <w:sz w:val="22"/>
                <w:szCs w:val="22"/>
              </w:rPr>
              <w:t>Exécuter le MRP</w:t>
            </w:r>
          </w:p>
          <w:p w:rsidR="00AE6E24" w:rsidRPr="009C6343" w:rsidRDefault="00AE6E24" w:rsidP="0092645D">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Créer une Réservation (MB21)</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8F0737">
            <w:pPr>
              <w:pStyle w:val="table"/>
              <w:rPr>
                <w:rFonts w:ascii="Times New Roman" w:hAnsi="Times New Roman"/>
                <w:sz w:val="22"/>
                <w:szCs w:val="22"/>
                <w:lang w:val="fr-FR"/>
              </w:rPr>
            </w:pPr>
            <w:r w:rsidRPr="009C6343">
              <w:rPr>
                <w:rFonts w:ascii="Times New Roman" w:hAnsi="Times New Roman"/>
                <w:sz w:val="22"/>
                <w:szCs w:val="22"/>
                <w:lang w:val="fr-FR"/>
              </w:rPr>
              <w:t>Est-ce que le système calcule la quantité de l'ordre en fonction du profil d'arrondi ?</w:t>
            </w:r>
          </w:p>
          <w:p w:rsidR="00AE6E24" w:rsidRPr="009C6343" w:rsidRDefault="00AE6E24" w:rsidP="0092645D">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AE6E24" w:rsidRPr="009C6343" w:rsidTr="00ED11DB">
        <w:tc>
          <w:tcPr>
            <w:tcW w:w="5528" w:type="dxa"/>
            <w:tcBorders>
              <w:top w:val="single" w:sz="4" w:space="0" w:color="auto"/>
              <w:left w:val="single" w:sz="4" w:space="0" w:color="auto"/>
              <w:bottom w:val="single" w:sz="4" w:space="0" w:color="auto"/>
              <w:right w:val="single" w:sz="4" w:space="0" w:color="auto"/>
            </w:tcBorders>
          </w:tcPr>
          <w:p w:rsidR="00E75303" w:rsidRPr="009C6343" w:rsidRDefault="00E75303" w:rsidP="00BC4368">
            <w:pPr>
              <w:spacing w:before="100" w:beforeAutospacing="1" w:after="100" w:afterAutospacing="1"/>
              <w:rPr>
                <w:b/>
                <w:bCs/>
                <w:color w:val="000080"/>
                <w:sz w:val="22"/>
                <w:szCs w:val="22"/>
              </w:rPr>
            </w:pPr>
            <w:r w:rsidRPr="009C6343">
              <w:rPr>
                <w:b/>
                <w:bCs/>
                <w:color w:val="000080"/>
                <w:sz w:val="22"/>
                <w:szCs w:val="22"/>
              </w:rPr>
              <w:lastRenderedPageBreak/>
              <w:t>Sous-traitance </w:t>
            </w:r>
          </w:p>
          <w:p w:rsidR="00AE6E24" w:rsidRPr="009C6343" w:rsidRDefault="00AE6E24" w:rsidP="00BC4368">
            <w:pPr>
              <w:spacing w:before="100" w:beforeAutospacing="1" w:after="100" w:afterAutospacing="1"/>
              <w:rPr>
                <w:sz w:val="22"/>
                <w:szCs w:val="22"/>
              </w:rPr>
            </w:pPr>
            <w:r w:rsidRPr="009C6343">
              <w:rPr>
                <w:sz w:val="22"/>
                <w:szCs w:val="22"/>
              </w:rPr>
              <w:t>Vous allez commander 1200 cartons du produit fini T-FT3## (Cetepharm-N (100 unités)) à l'aide d'une commande de sous-traitance avec un nouveau fournisseur.</w:t>
            </w:r>
          </w:p>
          <w:p w:rsidR="00AE6E24" w:rsidRPr="009C6343" w:rsidRDefault="00AE6E24" w:rsidP="00BC4368">
            <w:pPr>
              <w:spacing w:before="100" w:beforeAutospacing="1" w:after="100" w:afterAutospacing="1"/>
              <w:rPr>
                <w:sz w:val="22"/>
                <w:szCs w:val="22"/>
              </w:rPr>
            </w:pPr>
            <w:r w:rsidRPr="009C6343">
              <w:rPr>
                <w:sz w:val="22"/>
                <w:szCs w:val="22"/>
              </w:rPr>
              <w:t>Vous créez un nouveau fournisseur  BAYER PHARMA-## avec les données suivantes :</w:t>
            </w:r>
          </w:p>
          <w:p w:rsidR="00AE6E24" w:rsidRPr="009C6343" w:rsidRDefault="00AE6E24" w:rsidP="00471287">
            <w:pPr>
              <w:pStyle w:val="Titre3"/>
              <w:rPr>
                <w:b w:val="0"/>
                <w:sz w:val="22"/>
                <w:szCs w:val="22"/>
              </w:rPr>
            </w:pPr>
            <w:r w:rsidRPr="009C6343">
              <w:rPr>
                <w:b w:val="0"/>
                <w:sz w:val="22"/>
                <w:szCs w:val="22"/>
              </w:rPr>
              <w:t>Devise de la cde     EUR</w:t>
            </w:r>
          </w:p>
          <w:p w:rsidR="00AE6E24" w:rsidRPr="009C6343" w:rsidRDefault="00AE6E24" w:rsidP="00471287">
            <w:pPr>
              <w:pStyle w:val="Titre3"/>
              <w:rPr>
                <w:b w:val="0"/>
                <w:sz w:val="22"/>
                <w:szCs w:val="22"/>
              </w:rPr>
            </w:pPr>
            <w:r w:rsidRPr="009C6343">
              <w:rPr>
                <w:b w:val="0"/>
                <w:sz w:val="22"/>
                <w:szCs w:val="22"/>
              </w:rPr>
              <w:t>Cond. paiement       0002</w:t>
            </w:r>
          </w:p>
          <w:p w:rsidR="00AE6E24" w:rsidRPr="009C6343" w:rsidRDefault="00AE6E24" w:rsidP="00471287">
            <w:pPr>
              <w:pStyle w:val="Titre3"/>
              <w:rPr>
                <w:b w:val="0"/>
                <w:sz w:val="22"/>
                <w:szCs w:val="22"/>
              </w:rPr>
            </w:pPr>
            <w:r w:rsidRPr="009C6343">
              <w:rPr>
                <w:b w:val="0"/>
                <w:sz w:val="22"/>
                <w:szCs w:val="22"/>
              </w:rPr>
              <w:t>Incoterms            DAF</w:t>
            </w:r>
            <w:r w:rsidRPr="009C6343">
              <w:rPr>
                <w:b w:val="0"/>
                <w:sz w:val="22"/>
                <w:szCs w:val="22"/>
              </w:rPr>
              <w:tab/>
              <w:t>Livré à la frontière</w:t>
            </w:r>
          </w:p>
          <w:p w:rsidR="00AE6E24" w:rsidRPr="009C6343" w:rsidRDefault="00AE6E24" w:rsidP="00471287">
            <w:pPr>
              <w:pStyle w:val="Titre3"/>
              <w:rPr>
                <w:b w:val="0"/>
                <w:sz w:val="22"/>
                <w:szCs w:val="22"/>
              </w:rPr>
            </w:pPr>
            <w:r w:rsidRPr="009C6343">
              <w:rPr>
                <w:b w:val="0"/>
                <w:sz w:val="22"/>
                <w:szCs w:val="22"/>
              </w:rPr>
              <w:t>Valeur min. commande 5000</w:t>
            </w:r>
          </w:p>
          <w:p w:rsidR="00AE6E24" w:rsidRPr="009C6343" w:rsidRDefault="00AE6E24" w:rsidP="00471287">
            <w:pPr>
              <w:pStyle w:val="Titre3"/>
              <w:rPr>
                <w:b w:val="0"/>
                <w:sz w:val="22"/>
                <w:szCs w:val="22"/>
              </w:rPr>
            </w:pPr>
            <w:r w:rsidRPr="009C6343">
              <w:rPr>
                <w:b w:val="0"/>
                <w:sz w:val="22"/>
                <w:szCs w:val="22"/>
              </w:rPr>
              <w:t>Code ABC             A</w:t>
            </w:r>
          </w:p>
          <w:p w:rsidR="00AE6E24" w:rsidRPr="009C6343" w:rsidRDefault="00AE6E24" w:rsidP="00471287">
            <w:pPr>
              <w:pStyle w:val="Titre3"/>
              <w:rPr>
                <w:b w:val="0"/>
                <w:sz w:val="22"/>
                <w:szCs w:val="22"/>
              </w:rPr>
            </w:pPr>
            <w:r w:rsidRPr="009C6343">
              <w:rPr>
                <w:b w:val="0"/>
                <w:sz w:val="22"/>
                <w:szCs w:val="22"/>
              </w:rPr>
              <w:t>Code pour contrôle facture basé sur entrée de marchandises</w:t>
            </w:r>
          </w:p>
          <w:p w:rsidR="00AE6E24" w:rsidRPr="009C6343" w:rsidRDefault="00AE6E24" w:rsidP="00471287">
            <w:pPr>
              <w:pStyle w:val="Titre3"/>
              <w:rPr>
                <w:b w:val="0"/>
                <w:sz w:val="22"/>
                <w:szCs w:val="22"/>
              </w:rPr>
            </w:pPr>
            <w:r w:rsidRPr="009C6343">
              <w:rPr>
                <w:b w:val="0"/>
                <w:sz w:val="22"/>
                <w:szCs w:val="22"/>
              </w:rPr>
              <w:t>Commande automatique autorisée</w:t>
            </w:r>
          </w:p>
          <w:p w:rsidR="00AE6E24" w:rsidRPr="009C6343" w:rsidRDefault="00AE6E24" w:rsidP="00471287">
            <w:pPr>
              <w:pStyle w:val="Titre3"/>
              <w:rPr>
                <w:b w:val="0"/>
                <w:sz w:val="22"/>
                <w:szCs w:val="22"/>
              </w:rPr>
            </w:pPr>
            <w:r w:rsidRPr="009C6343">
              <w:rPr>
                <w:b w:val="0"/>
                <w:sz w:val="22"/>
                <w:szCs w:val="22"/>
              </w:rPr>
              <w:t>Confirmation ordre obligatoire</w:t>
            </w:r>
          </w:p>
          <w:p w:rsidR="00AE6E24" w:rsidRPr="009C6343" w:rsidRDefault="00AE6E24" w:rsidP="00471287">
            <w:pPr>
              <w:pStyle w:val="Retraitnormal"/>
              <w:ind w:left="0"/>
              <w:rPr>
                <w:sz w:val="22"/>
                <w:szCs w:val="22"/>
              </w:rPr>
            </w:pPr>
            <w:r w:rsidRPr="009C6343">
              <w:rPr>
                <w:sz w:val="22"/>
                <w:szCs w:val="22"/>
              </w:rPr>
              <w:t xml:space="preserve">       Mode transp. front. Chemin de fer</w:t>
            </w:r>
          </w:p>
          <w:p w:rsidR="00AE6E24" w:rsidRPr="009C6343" w:rsidRDefault="00AE6E24" w:rsidP="00471287">
            <w:pPr>
              <w:pStyle w:val="Retraitnormal"/>
              <w:ind w:left="0"/>
              <w:rPr>
                <w:sz w:val="22"/>
                <w:szCs w:val="22"/>
              </w:rPr>
            </w:pPr>
            <w:r w:rsidRPr="009C6343">
              <w:rPr>
                <w:sz w:val="22"/>
                <w:szCs w:val="22"/>
              </w:rPr>
              <w:t xml:space="preserve">       Groupe d'acheteurs   0##</w:t>
            </w:r>
          </w:p>
          <w:p w:rsidR="00AE6E24" w:rsidRPr="009C6343" w:rsidRDefault="00AE6E24" w:rsidP="00471287">
            <w:pPr>
              <w:pStyle w:val="Retraitnormal"/>
              <w:ind w:left="0"/>
              <w:rPr>
                <w:sz w:val="22"/>
                <w:szCs w:val="22"/>
              </w:rPr>
            </w:pPr>
            <w:r w:rsidRPr="009C6343">
              <w:rPr>
                <w:sz w:val="22"/>
                <w:szCs w:val="22"/>
              </w:rPr>
              <w:t xml:space="preserve">       Délai prév. livrais. 20</w:t>
            </w:r>
          </w:p>
          <w:p w:rsidR="00AE6E24" w:rsidRPr="009C6343" w:rsidRDefault="00AE6E24" w:rsidP="00471287">
            <w:pPr>
              <w:pStyle w:val="Retraitnormal"/>
              <w:ind w:left="0"/>
              <w:rPr>
                <w:sz w:val="22"/>
                <w:szCs w:val="22"/>
              </w:rPr>
            </w:pPr>
            <w:r w:rsidRPr="009C6343">
              <w:rPr>
                <w:sz w:val="22"/>
                <w:szCs w:val="22"/>
              </w:rPr>
              <w:t xml:space="preserve">       Pilotage confirmat. OSB1</w:t>
            </w:r>
            <w:r w:rsidRPr="009C6343">
              <w:rPr>
                <w:sz w:val="22"/>
                <w:szCs w:val="22"/>
              </w:rPr>
              <w:tab/>
              <w:t>Confirmations</w:t>
            </w:r>
          </w:p>
          <w:p w:rsidR="00AE6E24" w:rsidRPr="009C6343" w:rsidRDefault="00AE6E24" w:rsidP="00471287">
            <w:pPr>
              <w:pStyle w:val="Retraitnormal"/>
              <w:ind w:left="0"/>
              <w:rPr>
                <w:sz w:val="22"/>
                <w:szCs w:val="22"/>
              </w:rPr>
            </w:pPr>
            <w:r w:rsidRPr="009C6343">
              <w:rPr>
                <w:sz w:val="22"/>
                <w:szCs w:val="22"/>
              </w:rPr>
              <w:t xml:space="preserve">      Auteur de la facture 1000</w:t>
            </w:r>
            <w:r w:rsidRPr="009C6343">
              <w:rPr>
                <w:sz w:val="22"/>
                <w:szCs w:val="22"/>
              </w:rPr>
              <w:tab/>
              <w:t>C.E.B. BERLIN</w:t>
            </w:r>
          </w:p>
          <w:p w:rsidR="00AE6E24" w:rsidRPr="009C6343" w:rsidRDefault="00AE6E24" w:rsidP="00471287">
            <w:pPr>
              <w:pStyle w:val="NormalWeb"/>
              <w:rPr>
                <w:sz w:val="22"/>
                <w:szCs w:val="22"/>
              </w:rPr>
            </w:pPr>
            <w:r w:rsidRPr="009C6343">
              <w:rPr>
                <w:sz w:val="22"/>
                <w:szCs w:val="22"/>
              </w:rPr>
              <w:lastRenderedPageBreak/>
              <w:t>Vous gérez vos conditions de production de l'article avec votre fournisseur BAYER PHARMA-## dans une fiche infos-achats de sous-traitance.</w:t>
            </w:r>
          </w:p>
          <w:p w:rsidR="00AE6E24" w:rsidRPr="009C6343" w:rsidRDefault="00AE6E24" w:rsidP="00471287">
            <w:pPr>
              <w:rPr>
                <w:sz w:val="22"/>
                <w:szCs w:val="22"/>
              </w:rPr>
            </w:pPr>
            <w:r w:rsidRPr="009C6343">
              <w:rPr>
                <w:sz w:val="22"/>
                <w:szCs w:val="22"/>
              </w:rPr>
              <w:t>Le prix net à la commande sera de 5 Euro le carton.</w:t>
            </w:r>
          </w:p>
          <w:p w:rsidR="00AE6E24" w:rsidRPr="009C6343" w:rsidRDefault="00AE6E24" w:rsidP="00471287">
            <w:pPr>
              <w:rPr>
                <w:sz w:val="22"/>
                <w:szCs w:val="22"/>
              </w:rPr>
            </w:pPr>
            <w:r w:rsidRPr="009C6343">
              <w:rPr>
                <w:sz w:val="22"/>
                <w:szCs w:val="22"/>
              </w:rPr>
              <w:t>Ce prix correspond au prix du service de sous-traitance pour fabriquer l'article commandé</w:t>
            </w:r>
          </w:p>
          <w:p w:rsidR="00AE6E24" w:rsidRPr="009C6343" w:rsidRDefault="00AE6E24" w:rsidP="00471287">
            <w:pPr>
              <w:rPr>
                <w:sz w:val="22"/>
                <w:szCs w:val="22"/>
              </w:rPr>
            </w:pPr>
          </w:p>
          <w:p w:rsidR="00AE6E24" w:rsidRPr="009C6343" w:rsidRDefault="00AE6E24" w:rsidP="00471287">
            <w:pPr>
              <w:rPr>
                <w:sz w:val="22"/>
                <w:szCs w:val="22"/>
              </w:rPr>
            </w:pPr>
            <w:r w:rsidRPr="009C6343">
              <w:rPr>
                <w:sz w:val="22"/>
                <w:szCs w:val="22"/>
              </w:rPr>
              <w:t>Vous créez votre commande de sous-traitance (Vous saisissez le type d'approvisionnement spécial</w:t>
            </w:r>
            <w:r w:rsidRPr="009C6343">
              <w:rPr>
                <w:i/>
                <w:iCs/>
                <w:sz w:val="22"/>
                <w:szCs w:val="22"/>
              </w:rPr>
              <w:t xml:space="preserve"> L</w:t>
            </w:r>
            <w:r w:rsidRPr="009C6343">
              <w:rPr>
                <w:sz w:val="22"/>
                <w:szCs w:val="22"/>
              </w:rPr>
              <w:t xml:space="preserve"> (sous-traitance).</w:t>
            </w:r>
          </w:p>
          <w:p w:rsidR="00AE6E24" w:rsidRPr="009C6343" w:rsidRDefault="00AE6E24" w:rsidP="00471287">
            <w:pPr>
              <w:rPr>
                <w:sz w:val="22"/>
                <w:szCs w:val="22"/>
              </w:rPr>
            </w:pPr>
          </w:p>
          <w:p w:rsidR="00AE6E24" w:rsidRPr="009C6343" w:rsidRDefault="00AE6E24" w:rsidP="006D14EF">
            <w:pPr>
              <w:rPr>
                <w:sz w:val="22"/>
                <w:szCs w:val="22"/>
              </w:rPr>
            </w:pPr>
            <w:r w:rsidRPr="009C6343">
              <w:rPr>
                <w:sz w:val="22"/>
                <w:szCs w:val="22"/>
              </w:rPr>
              <w:t>Si vous avez  une nomenclature en tant qu'article dans la commande de sous-traitance,  vous vérifiez que les composants sont créés automatiquement</w:t>
            </w:r>
          </w:p>
          <w:p w:rsidR="00AE6E24" w:rsidRPr="009C6343" w:rsidRDefault="00AE6E24" w:rsidP="006D14EF">
            <w:pPr>
              <w:rPr>
                <w:sz w:val="22"/>
                <w:szCs w:val="22"/>
              </w:rPr>
            </w:pPr>
          </w:p>
          <w:p w:rsidR="00AE6E24" w:rsidRPr="009C6343" w:rsidRDefault="00AE6E24" w:rsidP="006D14EF">
            <w:pPr>
              <w:rPr>
                <w:sz w:val="22"/>
                <w:szCs w:val="22"/>
              </w:rPr>
            </w:pPr>
            <w:r w:rsidRPr="009C6343">
              <w:rPr>
                <w:sz w:val="22"/>
                <w:szCs w:val="22"/>
              </w:rPr>
              <w:t>Sauvegardez la commande d'achat.</w:t>
            </w:r>
          </w:p>
          <w:p w:rsidR="00AE6E24" w:rsidRPr="009C6343" w:rsidRDefault="00AE6E24" w:rsidP="006D14EF">
            <w:pPr>
              <w:rPr>
                <w:sz w:val="22"/>
                <w:szCs w:val="22"/>
              </w:rPr>
            </w:pPr>
          </w:p>
          <w:p w:rsidR="00AE6E24" w:rsidRPr="009C6343" w:rsidRDefault="00AE6E24" w:rsidP="006D14EF">
            <w:pPr>
              <w:rPr>
                <w:sz w:val="22"/>
                <w:szCs w:val="22"/>
              </w:rPr>
            </w:pPr>
            <w:r w:rsidRPr="009C6343">
              <w:rPr>
                <w:sz w:val="22"/>
                <w:szCs w:val="22"/>
              </w:rPr>
              <w:t>vous imprimez la commande,</w:t>
            </w:r>
          </w:p>
          <w:p w:rsidR="00AE6E24" w:rsidRPr="009C6343" w:rsidRDefault="00AE6E24" w:rsidP="006D14EF">
            <w:pPr>
              <w:rPr>
                <w:sz w:val="22"/>
                <w:szCs w:val="22"/>
              </w:rPr>
            </w:pPr>
          </w:p>
          <w:p w:rsidR="00AE6E24" w:rsidRPr="009C6343" w:rsidRDefault="00AE6E24" w:rsidP="006D14EF">
            <w:pPr>
              <w:rPr>
                <w:sz w:val="22"/>
                <w:szCs w:val="22"/>
              </w:rPr>
            </w:pPr>
            <w:r w:rsidRPr="009C6343">
              <w:rPr>
                <w:sz w:val="22"/>
                <w:szCs w:val="22"/>
              </w:rPr>
              <w:t>Vous vérifiez que les composants apparaissent par poste de commande</w:t>
            </w:r>
          </w:p>
          <w:p w:rsidR="00AE6E24" w:rsidRPr="009C6343" w:rsidRDefault="00AE6E24" w:rsidP="006D14EF">
            <w:pPr>
              <w:rPr>
                <w:sz w:val="22"/>
                <w:szCs w:val="22"/>
              </w:rPr>
            </w:pPr>
          </w:p>
          <w:p w:rsidR="00AE6E24" w:rsidRPr="009C6343" w:rsidRDefault="00AE6E24" w:rsidP="0091406D">
            <w:pPr>
              <w:pStyle w:val="NormalWeb"/>
              <w:rPr>
                <w:sz w:val="22"/>
                <w:szCs w:val="22"/>
              </w:rPr>
            </w:pPr>
            <w:r w:rsidRPr="009C6343">
              <w:rPr>
                <w:sz w:val="22"/>
                <w:szCs w:val="22"/>
              </w:rPr>
              <w:t xml:space="preserve">Vous vérifiez ensuite que le système a bien créé automatiquement des besoins dépendants pour chaque composant. Ces besoins serviront à la planification des </w:t>
            </w:r>
            <w:r w:rsidRPr="009C6343">
              <w:rPr>
                <w:sz w:val="22"/>
                <w:szCs w:val="22"/>
              </w:rPr>
              <w:lastRenderedPageBreak/>
              <w:t>besoins.</w:t>
            </w:r>
          </w:p>
          <w:p w:rsidR="00AE6E24" w:rsidRPr="009C6343" w:rsidRDefault="00AE6E24" w:rsidP="006D14EF">
            <w:pPr>
              <w:rPr>
                <w:sz w:val="22"/>
                <w:szCs w:val="22"/>
              </w:rPr>
            </w:pPr>
          </w:p>
          <w:p w:rsidR="00AE6E24" w:rsidRPr="009C6343" w:rsidRDefault="00AE6E24" w:rsidP="007C764A">
            <w:pPr>
              <w:pStyle w:val="NormalWeb"/>
              <w:rPr>
                <w:sz w:val="22"/>
                <w:szCs w:val="22"/>
              </w:rPr>
            </w:pPr>
            <w:r w:rsidRPr="009C6343">
              <w:rPr>
                <w:sz w:val="22"/>
                <w:szCs w:val="22"/>
              </w:rPr>
              <w:t xml:space="preserve">A partir du contrôle des stocks articles à fournir au sous-traitant, vous déterminez si les composants nécessaires sur le site sont réellement disponibles en magasin. </w:t>
            </w:r>
          </w:p>
          <w:p w:rsidR="00AE6E24" w:rsidRPr="009C6343" w:rsidRDefault="00AE6E24" w:rsidP="006D14EF">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Créer un fournisseur</w:t>
            </w:r>
          </w:p>
          <w:p w:rsidR="00AE6E24" w:rsidRPr="009C6343" w:rsidRDefault="00AE6E24" w:rsidP="00104759">
            <w:pPr>
              <w:pStyle w:val="table"/>
              <w:rPr>
                <w:rFonts w:ascii="Times New Roman" w:hAnsi="Times New Roman"/>
                <w:sz w:val="22"/>
                <w:szCs w:val="22"/>
                <w:lang w:val="fr-FR"/>
              </w:rPr>
            </w:pPr>
          </w:p>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Créer une FIA de sous traitance</w:t>
            </w:r>
          </w:p>
          <w:p w:rsidR="00AE6E24" w:rsidRPr="009C6343" w:rsidRDefault="00AE6E24" w:rsidP="00104759">
            <w:pPr>
              <w:pStyle w:val="table"/>
              <w:rPr>
                <w:rFonts w:ascii="Times New Roman" w:hAnsi="Times New Roman"/>
                <w:sz w:val="22"/>
                <w:szCs w:val="22"/>
                <w:lang w:val="fr-FR"/>
              </w:rPr>
            </w:pPr>
          </w:p>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Créer une commande de sous traitance</w:t>
            </w:r>
          </w:p>
          <w:p w:rsidR="00AE6E24" w:rsidRPr="009C6343" w:rsidRDefault="00AE6E24" w:rsidP="00104759">
            <w:pPr>
              <w:pStyle w:val="table"/>
              <w:rPr>
                <w:rFonts w:ascii="Times New Roman" w:hAnsi="Times New Roman"/>
                <w:sz w:val="22"/>
                <w:szCs w:val="22"/>
                <w:lang w:val="fr-FR"/>
              </w:rPr>
            </w:pPr>
          </w:p>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Afficher une nomenclature</w:t>
            </w:r>
          </w:p>
          <w:p w:rsidR="00AE6E24" w:rsidRPr="009C6343" w:rsidRDefault="00AE6E24" w:rsidP="00104759">
            <w:pPr>
              <w:pStyle w:val="table"/>
              <w:rPr>
                <w:rFonts w:ascii="Times New Roman" w:hAnsi="Times New Roman"/>
                <w:sz w:val="22"/>
                <w:szCs w:val="22"/>
                <w:lang w:val="fr-FR"/>
              </w:rPr>
            </w:pPr>
          </w:p>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Editer une commande d’achat</w:t>
            </w:r>
          </w:p>
          <w:p w:rsidR="00AE6E24" w:rsidRPr="009C6343" w:rsidRDefault="00AE6E24" w:rsidP="00104759">
            <w:pPr>
              <w:pStyle w:val="table"/>
              <w:rPr>
                <w:rFonts w:ascii="Times New Roman" w:hAnsi="Times New Roman"/>
                <w:sz w:val="22"/>
                <w:szCs w:val="22"/>
                <w:lang w:val="fr-FR"/>
              </w:rPr>
            </w:pPr>
          </w:p>
          <w:p w:rsidR="00AE6E24" w:rsidRPr="009C6343" w:rsidRDefault="00AE6E24" w:rsidP="00104759">
            <w:pPr>
              <w:pStyle w:val="table"/>
              <w:rPr>
                <w:rFonts w:ascii="Times New Roman" w:hAnsi="Times New Roman"/>
                <w:sz w:val="22"/>
                <w:szCs w:val="22"/>
                <w:lang w:val="fr-FR"/>
              </w:rPr>
            </w:pPr>
            <w:r w:rsidRPr="009C6343">
              <w:rPr>
                <w:rFonts w:ascii="Times New Roman" w:hAnsi="Times New Roman"/>
                <w:sz w:val="22"/>
                <w:szCs w:val="22"/>
                <w:lang w:val="fr-FR"/>
              </w:rPr>
              <w:t>Afficher un état dynamique des stocks</w:t>
            </w:r>
          </w:p>
          <w:p w:rsidR="00AE6E24" w:rsidRPr="009C6343" w:rsidRDefault="00AE6E24" w:rsidP="00104759">
            <w:pPr>
              <w:pStyle w:val="table"/>
              <w:rPr>
                <w:rFonts w:ascii="Times New Roman" w:hAnsi="Times New Roman"/>
                <w:sz w:val="22"/>
                <w:szCs w:val="22"/>
                <w:lang w:val="fr-FR"/>
              </w:rPr>
            </w:pPr>
          </w:p>
          <w:p w:rsidR="00AE6E24" w:rsidRPr="009C6343" w:rsidRDefault="00801AA1" w:rsidP="00104759">
            <w:pPr>
              <w:pStyle w:val="table"/>
              <w:rPr>
                <w:rFonts w:ascii="Times New Roman" w:hAnsi="Times New Roman"/>
                <w:sz w:val="22"/>
                <w:szCs w:val="22"/>
                <w:lang w:val="fr-FR"/>
              </w:rPr>
            </w:pPr>
            <w:hyperlink r:id="rId35" w:history="1">
              <w:r w:rsidR="00AE6E24" w:rsidRPr="009C6343">
                <w:rPr>
                  <w:rStyle w:val="Lienhypertexte"/>
                  <w:rFonts w:ascii="Times New Roman" w:hAnsi="Times New Roman"/>
                  <w:sz w:val="22"/>
                  <w:szCs w:val="22"/>
                  <w:lang w:val="fr-FR"/>
                </w:rPr>
                <w:t>Suivi des stocks d'articles mis à la disposition du fournisseur</w:t>
              </w:r>
            </w:hyperlink>
            <w:r w:rsidR="00AE6E24" w:rsidRPr="009C6343">
              <w:rPr>
                <w:rFonts w:ascii="Times New Roman" w:hAnsi="Times New Roman"/>
                <w:sz w:val="22"/>
                <w:szCs w:val="22"/>
                <w:lang w:val="fr-FR"/>
              </w:rPr>
              <w:t xml:space="preserve"> ME2O.</w:t>
            </w:r>
          </w:p>
        </w:tc>
        <w:tc>
          <w:tcPr>
            <w:tcW w:w="3685" w:type="dxa"/>
            <w:tcBorders>
              <w:top w:val="single" w:sz="4" w:space="0" w:color="auto"/>
              <w:left w:val="single" w:sz="4" w:space="0" w:color="auto"/>
              <w:bottom w:val="single" w:sz="4" w:space="0" w:color="auto"/>
              <w:right w:val="single" w:sz="4" w:space="0" w:color="auto"/>
            </w:tcBorders>
          </w:tcPr>
          <w:p w:rsidR="00AE6E24" w:rsidRPr="009C6343" w:rsidRDefault="00AE6E24" w:rsidP="00BC4368">
            <w:pPr>
              <w:pStyle w:val="table"/>
              <w:rPr>
                <w:rFonts w:ascii="Times New Roman" w:hAnsi="Times New Roman"/>
                <w:sz w:val="22"/>
                <w:szCs w:val="22"/>
                <w:lang w:val="fr-FR"/>
              </w:rPr>
            </w:pPr>
            <w:r w:rsidRPr="009C6343">
              <w:rPr>
                <w:rFonts w:ascii="Times New Roman" w:hAnsi="Times New Roman"/>
                <w:sz w:val="22"/>
                <w:szCs w:val="22"/>
                <w:lang w:val="fr-FR"/>
              </w:rPr>
              <w:t>Quels sont les composants nécessaires au fournisseur pour fabriquer le produit fini ?</w:t>
            </w:r>
          </w:p>
          <w:p w:rsidR="00AE6E24" w:rsidRPr="009C6343" w:rsidRDefault="00AE6E24" w:rsidP="00BC4368">
            <w:pPr>
              <w:pStyle w:val="table"/>
              <w:rPr>
                <w:rFonts w:ascii="Times New Roman" w:hAnsi="Times New Roman"/>
                <w:sz w:val="22"/>
                <w:szCs w:val="22"/>
                <w:lang w:val="fr-FR"/>
              </w:rPr>
            </w:pPr>
          </w:p>
          <w:p w:rsidR="00AE6E24" w:rsidRPr="009C6343" w:rsidRDefault="00AE6E24" w:rsidP="00BC4368">
            <w:pPr>
              <w:pStyle w:val="table"/>
              <w:rPr>
                <w:rFonts w:ascii="Times New Roman" w:hAnsi="Times New Roman"/>
                <w:sz w:val="22"/>
                <w:szCs w:val="22"/>
                <w:lang w:val="fr-FR"/>
              </w:rPr>
            </w:pPr>
            <w:r w:rsidRPr="009C6343">
              <w:rPr>
                <w:rFonts w:ascii="Times New Roman" w:hAnsi="Times New Roman"/>
                <w:sz w:val="22"/>
                <w:szCs w:val="22"/>
                <w:lang w:val="fr-FR"/>
              </w:rPr>
              <w:t>N° de la commande</w:t>
            </w:r>
          </w:p>
          <w:p w:rsidR="00AE6E24" w:rsidRPr="009C6343" w:rsidRDefault="00AE6E24"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AE6E24" w:rsidRPr="009C6343" w:rsidRDefault="00AE6E24" w:rsidP="0027783E">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Après réception de l’offre (Numéro de commande d’achat d’origine AG01-##),  votre client décide de commander les 15 autres unités de l’article. La date de livraison requise correspond à 2 semaines. Créez une nouvelle commande avec référence à votre offre. Elle doit porter le numéro TA02##.</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36" w:history="1">
              <w:r w:rsidR="00063C80" w:rsidRPr="009C6343">
                <w:rPr>
                  <w:rStyle w:val="Lienhypertexte"/>
                  <w:rFonts w:ascii="Times New Roman" w:hAnsi="Times New Roman"/>
                  <w:b/>
                  <w:bCs/>
                  <w:sz w:val="22"/>
                  <w:szCs w:val="22"/>
                  <w:lang w:val="fr-FR"/>
                </w:rPr>
                <w:t>Création des offres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VA21 – Créer</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Notez le n° de l’offre sauvegardé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Vérifiez le processus commercial en consultant le flux de documents à partir de l’offre.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37" w:history="1">
              <w:r w:rsidR="00063C80" w:rsidRPr="009C6343">
                <w:rPr>
                  <w:rStyle w:val="Lienhypertexte"/>
                  <w:rFonts w:ascii="Times New Roman" w:hAnsi="Times New Roman"/>
                  <w:b/>
                  <w:bCs/>
                  <w:sz w:val="22"/>
                  <w:szCs w:val="22"/>
                  <w:lang w:val="fr-FR"/>
                </w:rPr>
                <w:t>Affichage d'un flux de documents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b/>
                <w:bCs/>
                <w:color w:val="000080"/>
                <w:sz w:val="22"/>
                <w:szCs w:val="22"/>
                <w:lang w:val="fr-FR"/>
              </w:rPr>
              <w:t>VA03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est maintenant le statut global de traitement pour chaque document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voulez collecter des informations détaillées sur la transaction commerciale. Pour ce faire, accédez à la demande d’offre dans le flux de documents puis dans les autres documents.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Prix unitaire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38" w:history="1">
              <w:r w:rsidR="00063C80" w:rsidRPr="009C6343">
                <w:rPr>
                  <w:rStyle w:val="Lienhypertexte"/>
                  <w:rFonts w:ascii="Times New Roman" w:hAnsi="Times New Roman"/>
                  <w:b/>
                  <w:bCs/>
                  <w:sz w:val="22"/>
                  <w:szCs w:val="22"/>
                  <w:lang w:val="fr-FR"/>
                </w:rPr>
                <w:t>Documents de vente : presentation</w:t>
              </w:r>
            </w:hyperlink>
          </w:p>
          <w:p w:rsidR="00063C80" w:rsidRPr="009C6343" w:rsidRDefault="00063C80" w:rsidP="00DE00C0">
            <w:pPr>
              <w:pStyle w:val="table"/>
              <w:rPr>
                <w:rFonts w:ascii="Times New Roman" w:hAnsi="Times New Roman"/>
                <w:b/>
                <w:bCs/>
                <w:color w:val="000080"/>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39" w:history="1">
              <w:r w:rsidR="00063C80" w:rsidRPr="009C6343">
                <w:rPr>
                  <w:rStyle w:val="Lienhypertexte"/>
                  <w:rFonts w:ascii="Times New Roman" w:hAnsi="Times New Roman"/>
                  <w:b/>
                  <w:bCs/>
                  <w:sz w:val="22"/>
                  <w:szCs w:val="22"/>
                  <w:lang w:val="fr-FR"/>
                </w:rPr>
                <w:t>Structure des documents de vente</w:t>
              </w:r>
            </w:hyperlink>
          </w:p>
          <w:p w:rsidR="00063C80" w:rsidRPr="009C6343" w:rsidRDefault="00063C80" w:rsidP="00DE00C0">
            <w:pPr>
              <w:pStyle w:val="table"/>
              <w:rPr>
                <w:rFonts w:ascii="Times New Roman" w:hAnsi="Times New Roman"/>
                <w:b/>
                <w:bCs/>
                <w:color w:val="000080"/>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40" w:history="1">
              <w:r w:rsidR="00063C80" w:rsidRPr="009C6343">
                <w:rPr>
                  <w:rStyle w:val="Lienhypertexte"/>
                  <w:rFonts w:ascii="Times New Roman" w:hAnsi="Times New Roman"/>
                  <w:b/>
                  <w:bCs/>
                  <w:sz w:val="22"/>
                  <w:szCs w:val="22"/>
                  <w:lang w:val="fr-FR"/>
                </w:rPr>
                <w:t>Commandes client</w:t>
              </w:r>
            </w:hyperlink>
          </w:p>
          <w:p w:rsidR="00063C80" w:rsidRPr="009C6343" w:rsidRDefault="00063C80" w:rsidP="00DE00C0">
            <w:pPr>
              <w:pStyle w:val="table"/>
              <w:rPr>
                <w:rFonts w:ascii="Times New Roman" w:hAnsi="Times New Roman"/>
                <w:b/>
                <w:bCs/>
                <w:color w:val="000080"/>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41" w:history="1">
              <w:r w:rsidR="00063C80" w:rsidRPr="009C6343">
                <w:rPr>
                  <w:rStyle w:val="Lienhypertexte"/>
                  <w:rFonts w:ascii="Times New Roman" w:hAnsi="Times New Roman"/>
                  <w:b/>
                  <w:bCs/>
                  <w:sz w:val="22"/>
                  <w:szCs w:val="22"/>
                  <w:lang w:val="fr-FR"/>
                </w:rPr>
                <w:t xml:space="preserve">Affichage des commandes </w:t>
              </w:r>
              <w:r w:rsidR="00063C80" w:rsidRPr="009C6343">
                <w:rPr>
                  <w:rStyle w:val="Lienhypertexte"/>
                  <w:rFonts w:ascii="Times New Roman" w:hAnsi="Times New Roman"/>
                  <w:b/>
                  <w:bCs/>
                  <w:sz w:val="22"/>
                  <w:szCs w:val="22"/>
                  <w:lang w:val="fr-FR"/>
                </w:rPr>
                <w:lastRenderedPageBreak/>
                <w:t>client</w:t>
              </w:r>
            </w:hyperlink>
            <w:r w:rsidR="00063C80" w:rsidRPr="009C6343">
              <w:rPr>
                <w:rFonts w:ascii="Times New Roman" w:hAnsi="Times New Roman"/>
                <w:b/>
                <w:bCs/>
                <w:color w:val="000080"/>
                <w:sz w:val="22"/>
                <w:szCs w:val="22"/>
                <w:lang w:val="fr-FR"/>
              </w:rPr>
              <w:t xml:space="preserve"> </w:t>
            </w:r>
          </w:p>
          <w:p w:rsidR="00063C80" w:rsidRPr="009C6343" w:rsidRDefault="00063C80" w:rsidP="00DE00C0">
            <w:pPr>
              <w:pStyle w:val="table"/>
              <w:rPr>
                <w:rFonts w:ascii="Times New Roman" w:hAnsi="Times New Roman"/>
                <w:b/>
                <w:bCs/>
                <w:color w:val="000080"/>
                <w:sz w:val="22"/>
                <w:szCs w:val="22"/>
                <w:lang w:val="fr-FR"/>
              </w:rPr>
            </w:pPr>
          </w:p>
          <w:p w:rsidR="00063C80" w:rsidRPr="009C6343" w:rsidRDefault="00801AA1" w:rsidP="00DE00C0">
            <w:pPr>
              <w:pStyle w:val="table"/>
              <w:rPr>
                <w:rFonts w:ascii="Times New Roman" w:hAnsi="Times New Roman"/>
                <w:sz w:val="22"/>
                <w:szCs w:val="22"/>
                <w:lang w:val="fr-FR"/>
              </w:rPr>
            </w:pPr>
            <w:hyperlink r:id="rId42" w:history="1">
              <w:r w:rsidR="00063C80" w:rsidRPr="009C6343">
                <w:rPr>
                  <w:rStyle w:val="Lienhypertexte"/>
                  <w:rFonts w:ascii="Times New Roman" w:hAnsi="Times New Roman"/>
                  <w:sz w:val="22"/>
                  <w:szCs w:val="22"/>
                  <w:lang w:val="fr-FR"/>
                </w:rPr>
                <w:t>Conditions d’en-tête et de poste</w:t>
              </w:r>
            </w:hyperlink>
          </w:p>
          <w:p w:rsidR="00063C80" w:rsidRPr="009C6343" w:rsidRDefault="00063C80" w:rsidP="00DE00C0">
            <w:pPr>
              <w:pStyle w:val="table"/>
              <w:rPr>
                <w:rFonts w:ascii="Times New Roman" w:hAnsi="Times New Roman"/>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43" w:history="1">
              <w:r w:rsidR="00063C80" w:rsidRPr="009C6343">
                <w:rPr>
                  <w:rStyle w:val="Lienhypertexte"/>
                  <w:rFonts w:ascii="Times New Roman" w:hAnsi="Times New Roman"/>
                  <w:b/>
                  <w:bCs/>
                  <w:sz w:val="22"/>
                  <w:szCs w:val="22"/>
                  <w:lang w:val="fr-FR"/>
                </w:rPr>
                <w:t>Écrans prix dans les documents de vente</w:t>
              </w:r>
            </w:hyperlink>
          </w:p>
          <w:p w:rsidR="00063C80" w:rsidRPr="009C6343" w:rsidRDefault="00801AA1" w:rsidP="00DE00C0">
            <w:pPr>
              <w:pStyle w:val="table"/>
              <w:rPr>
                <w:rFonts w:ascii="Times New Roman" w:hAnsi="Times New Roman"/>
                <w:b/>
                <w:bCs/>
                <w:color w:val="000080"/>
                <w:sz w:val="22"/>
                <w:szCs w:val="22"/>
                <w:lang w:val="fr-FR"/>
              </w:rPr>
            </w:pPr>
            <w:hyperlink r:id="rId44" w:history="1">
              <w:r w:rsidR="00063C80" w:rsidRPr="009C6343">
                <w:rPr>
                  <w:rStyle w:val="Lienhypertexte"/>
                  <w:rFonts w:ascii="Times New Roman" w:hAnsi="Times New Roman"/>
                  <w:b/>
                  <w:bCs/>
                  <w:sz w:val="22"/>
                  <w:szCs w:val="22"/>
                  <w:lang w:val="fr-FR"/>
                </w:rPr>
                <w:t>Analyse du prix</w:t>
              </w:r>
            </w:hyperlink>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063C80" w:rsidP="00DE00C0">
            <w:pPr>
              <w:pStyle w:val="table"/>
              <w:rPr>
                <w:rFonts w:ascii="Times New Roman" w:hAnsi="Times New Roman"/>
                <w:sz w:val="22"/>
                <w:szCs w:val="22"/>
                <w:lang w:val="fr-FR"/>
              </w:rPr>
            </w:pPr>
          </w:p>
          <w:p w:rsidR="00063C80" w:rsidRPr="009C6343" w:rsidRDefault="00801AA1" w:rsidP="00DE00C0">
            <w:pPr>
              <w:pStyle w:val="table"/>
              <w:rPr>
                <w:rFonts w:ascii="Times New Roman" w:hAnsi="Times New Roman"/>
                <w:sz w:val="22"/>
                <w:szCs w:val="22"/>
                <w:lang w:val="fr-FR"/>
              </w:rPr>
            </w:pPr>
            <w:hyperlink r:id="rId45" w:history="1">
              <w:r w:rsidR="00063C80" w:rsidRPr="009C6343">
                <w:rPr>
                  <w:rStyle w:val="Lienhypertexte"/>
                  <w:rFonts w:ascii="Times New Roman" w:hAnsi="Times New Roman"/>
                  <w:b/>
                  <w:bCs/>
                  <w:sz w:val="22"/>
                  <w:szCs w:val="22"/>
                  <w:lang w:val="fr-FR"/>
                </w:rPr>
                <w:t>Modification des enregistrements de conditions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VK12, VK13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lastRenderedPageBreak/>
              <w:t>Quel est le prix unitaire de l’écran ?</w:t>
            </w:r>
          </w:p>
          <w:p w:rsidR="00063C80" w:rsidRPr="009C6343" w:rsidRDefault="00063C80" w:rsidP="00DE00C0">
            <w:pPr>
              <w:spacing w:before="100" w:beforeAutospacing="1" w:after="100" w:afterAutospacing="1"/>
              <w:outlineLvl w:val="2"/>
              <w:rPr>
                <w:sz w:val="22"/>
                <w:szCs w:val="22"/>
              </w:rPr>
            </w:pPr>
            <w:r w:rsidRPr="009C6343">
              <w:rPr>
                <w:sz w:val="22"/>
                <w:szCs w:val="22"/>
              </w:rPr>
              <w:t>Rechercher son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Agence commerciale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données vente dans un document commercial</w:t>
            </w:r>
          </w:p>
          <w:p w:rsidR="00063C80" w:rsidRPr="009C6343" w:rsidRDefault="00063C80" w:rsidP="00DE00C0">
            <w:pPr>
              <w:pStyle w:val="table"/>
              <w:rPr>
                <w:rFonts w:ascii="Times New Roman" w:hAnsi="Times New Roman"/>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46" w:history="1">
              <w:r w:rsidR="00063C80" w:rsidRPr="009C6343">
                <w:rPr>
                  <w:rStyle w:val="Lienhypertexte"/>
                  <w:rFonts w:ascii="Times New Roman" w:hAnsi="Times New Roman"/>
                  <w:b/>
                  <w:bCs/>
                  <w:sz w:val="22"/>
                  <w:szCs w:val="22"/>
                  <w:lang w:val="fr-FR"/>
                </w:rPr>
                <w:t>Commandes client</w:t>
              </w:r>
            </w:hyperlink>
          </w:p>
          <w:p w:rsidR="00063C80" w:rsidRPr="009C6343" w:rsidRDefault="00063C80" w:rsidP="00DE00C0">
            <w:pPr>
              <w:pStyle w:val="table"/>
              <w:rPr>
                <w:rFonts w:ascii="Times New Roman" w:hAnsi="Times New Roman"/>
                <w:b/>
                <w:bCs/>
                <w:color w:val="000080"/>
                <w:sz w:val="22"/>
                <w:szCs w:val="22"/>
                <w:lang w:val="fr-FR"/>
              </w:rPr>
            </w:pPr>
          </w:p>
          <w:p w:rsidR="00063C80" w:rsidRPr="009C6343" w:rsidRDefault="00801AA1" w:rsidP="00DE00C0">
            <w:pPr>
              <w:pStyle w:val="table"/>
              <w:rPr>
                <w:rFonts w:ascii="Times New Roman" w:hAnsi="Times New Roman"/>
                <w:b/>
                <w:bCs/>
                <w:color w:val="000080"/>
                <w:sz w:val="22"/>
                <w:szCs w:val="22"/>
                <w:lang w:val="fr-FR"/>
              </w:rPr>
            </w:pPr>
            <w:hyperlink r:id="rId47" w:history="1">
              <w:r w:rsidR="00063C80" w:rsidRPr="009C6343">
                <w:rPr>
                  <w:rStyle w:val="Lienhypertexte"/>
                  <w:rFonts w:ascii="Times New Roman" w:hAnsi="Times New Roman"/>
                  <w:b/>
                  <w:bCs/>
                  <w:sz w:val="22"/>
                  <w:szCs w:val="22"/>
                  <w:lang w:val="fr-FR"/>
                </w:rPr>
                <w:t>Affichage des commandes client</w:t>
              </w:r>
            </w:hyperlink>
            <w:r w:rsidR="00063C80" w:rsidRPr="009C6343">
              <w:rPr>
                <w:rFonts w:ascii="Times New Roman" w:hAnsi="Times New Roman"/>
                <w:b/>
                <w:bCs/>
                <w:color w:val="000080"/>
                <w:sz w:val="22"/>
                <w:szCs w:val="22"/>
                <w:lang w:val="fr-FR"/>
              </w:rPr>
              <w:t xml:space="preserv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063C80" w:rsidP="00DE00C0">
            <w:pPr>
              <w:pStyle w:val="table"/>
              <w:rPr>
                <w:rFonts w:ascii="Times New Roman" w:hAnsi="Times New Roman"/>
                <w:sz w:val="22"/>
                <w:szCs w:val="22"/>
                <w:lang w:val="fr-FR"/>
              </w:rPr>
            </w:pPr>
          </w:p>
          <w:p w:rsidR="00063C80" w:rsidRPr="009C6343" w:rsidRDefault="00801AA1" w:rsidP="00DE00C0">
            <w:pPr>
              <w:pStyle w:val="table"/>
              <w:rPr>
                <w:rFonts w:ascii="Times New Roman" w:hAnsi="Times New Roman"/>
                <w:sz w:val="22"/>
                <w:szCs w:val="22"/>
                <w:lang w:val="fr-FR"/>
              </w:rPr>
            </w:pPr>
            <w:hyperlink r:id="rId48" w:history="1">
              <w:r w:rsidR="00063C80" w:rsidRPr="009C6343">
                <w:rPr>
                  <w:rStyle w:val="Lienhypertexte"/>
                  <w:rFonts w:ascii="Times New Roman" w:hAnsi="Times New Roman"/>
                  <w:sz w:val="22"/>
                  <w:szCs w:val="22"/>
                  <w:lang w:val="fr-FR"/>
                </w:rPr>
                <w:t>Gestion des fiches clients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VD03</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b/>
                <w:bCs/>
                <w:color w:val="000080"/>
                <w:sz w:val="22"/>
                <w:szCs w:val="22"/>
              </w:rPr>
              <w:t>Structure organisationnelle : agence commerciale</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 est l’agence commerciale responsable de cette vente ?</w:t>
            </w:r>
          </w:p>
          <w:p w:rsidR="00063C80" w:rsidRPr="009C6343" w:rsidRDefault="00063C80" w:rsidP="00DE00C0">
            <w:pPr>
              <w:spacing w:before="100" w:beforeAutospacing="1" w:after="100" w:afterAutospacing="1"/>
              <w:outlineLvl w:val="2"/>
              <w:rPr>
                <w:b/>
                <w:bCs/>
                <w:color w:val="000080"/>
                <w:sz w:val="22"/>
                <w:szCs w:val="22"/>
              </w:rPr>
            </w:pPr>
            <w:r w:rsidRPr="009C6343">
              <w:rPr>
                <w:sz w:val="22"/>
                <w:szCs w:val="22"/>
              </w:rPr>
              <w:t>Rechercher son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Administrateur des ventes chargé de la vente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partenaires dans un document commercial</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Structure des données de base partenaires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VD03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 est le nom de l’Administrateur des ventes chargé de la vente ?</w:t>
            </w:r>
          </w:p>
          <w:p w:rsidR="00063C80" w:rsidRPr="009C6343" w:rsidRDefault="00063C80" w:rsidP="00DE00C0">
            <w:pPr>
              <w:spacing w:before="100" w:beforeAutospacing="1" w:after="100" w:afterAutospacing="1"/>
              <w:outlineLvl w:val="2"/>
              <w:rPr>
                <w:sz w:val="22"/>
                <w:szCs w:val="22"/>
              </w:rPr>
            </w:pPr>
            <w:r w:rsidRPr="009C6343">
              <w:rPr>
                <w:sz w:val="22"/>
                <w:szCs w:val="22"/>
              </w:rPr>
              <w:t>Rechercher son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Secteur d’activité</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Groupe d’articles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Définir les secteurs d'activité communs (SPRO)</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données article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la commande client</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VD03</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MM03</w:t>
            </w:r>
          </w:p>
          <w:p w:rsidR="00063C80" w:rsidRPr="009C6343" w:rsidRDefault="00801AA1" w:rsidP="00DE00C0">
            <w:pPr>
              <w:pStyle w:val="table"/>
              <w:rPr>
                <w:rFonts w:ascii="Times New Roman" w:hAnsi="Times New Roman"/>
                <w:sz w:val="22"/>
                <w:szCs w:val="22"/>
                <w:lang w:val="fr-FR"/>
              </w:rPr>
            </w:pPr>
            <w:hyperlink r:id="rId49" w:history="1">
              <w:r w:rsidR="00063C80" w:rsidRPr="009C6343">
                <w:rPr>
                  <w:rStyle w:val="Lienhypertexte"/>
                  <w:rFonts w:ascii="Times New Roman" w:hAnsi="Times New Roman"/>
                  <w:sz w:val="22"/>
                  <w:szCs w:val="22"/>
                  <w:lang w:val="fr-FR"/>
                </w:rPr>
                <w:t>Secteur d'activité</w:t>
              </w:r>
            </w:hyperlink>
          </w:p>
          <w:p w:rsidR="00063C80" w:rsidRPr="009C6343" w:rsidRDefault="00801AA1" w:rsidP="00DE00C0">
            <w:pPr>
              <w:pStyle w:val="table"/>
              <w:rPr>
                <w:rFonts w:ascii="Times New Roman" w:hAnsi="Times New Roman"/>
                <w:sz w:val="22"/>
                <w:szCs w:val="22"/>
                <w:lang w:val="fr-FR"/>
              </w:rPr>
            </w:pPr>
            <w:hyperlink r:id="rId50" w:history="1">
              <w:r w:rsidR="00063C80" w:rsidRPr="009C6343">
                <w:rPr>
                  <w:rStyle w:val="Lienhypertexte"/>
                  <w:rFonts w:ascii="Times New Roman" w:hAnsi="Times New Roman"/>
                  <w:b/>
                  <w:bCs/>
                  <w:sz w:val="22"/>
                  <w:szCs w:val="22"/>
                  <w:lang w:val="fr-FR"/>
                </w:rPr>
                <w:t>Structure organisationnelle : secteur d’activité</w:t>
              </w:r>
            </w:hyperlink>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A quel secteur d’activité appartient le produit et à quel groupe d’articles a-t-il été affecté ?</w:t>
            </w:r>
          </w:p>
          <w:p w:rsidR="00063C80" w:rsidRPr="009C6343" w:rsidRDefault="00063C80" w:rsidP="00DE00C0">
            <w:pPr>
              <w:spacing w:before="100" w:beforeAutospacing="1" w:after="100" w:afterAutospacing="1"/>
              <w:outlineLvl w:val="2"/>
              <w:rPr>
                <w:sz w:val="22"/>
                <w:szCs w:val="22"/>
              </w:rPr>
            </w:pPr>
            <w:r w:rsidRPr="009C6343">
              <w:rPr>
                <w:sz w:val="22"/>
                <w:szCs w:val="22"/>
              </w:rPr>
              <w:t>Rechercher leur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Division, point d’expédition et acheminement</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données d’expédition VA01, VD03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Quels seront la Division, le point d’expédition et l’acheminement utilisés pour livrer la marchandise ?</w:t>
            </w:r>
          </w:p>
          <w:p w:rsidR="00063C80" w:rsidRPr="009C6343" w:rsidRDefault="00063C80" w:rsidP="00DE00C0">
            <w:pPr>
              <w:spacing w:before="100" w:beforeAutospacing="1" w:after="100" w:afterAutospacing="1"/>
              <w:outlineLvl w:val="2"/>
              <w:rPr>
                <w:sz w:val="22"/>
                <w:szCs w:val="22"/>
              </w:rPr>
            </w:pPr>
            <w:r w:rsidRPr="009C6343">
              <w:rPr>
                <w:sz w:val="22"/>
                <w:szCs w:val="22"/>
              </w:rPr>
              <w:t>Rechercher leur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Conditions de livraison et de paiement (avec incoterm) pour votre client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données d’expédition et de paiement</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VD03</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801AA1" w:rsidP="00DE00C0">
            <w:pPr>
              <w:pStyle w:val="table"/>
              <w:rPr>
                <w:rFonts w:ascii="Times New Roman" w:hAnsi="Times New Roman"/>
                <w:sz w:val="22"/>
                <w:szCs w:val="22"/>
                <w:lang w:val="fr-FR"/>
              </w:rPr>
            </w:pPr>
            <w:hyperlink r:id="rId51" w:history="1">
              <w:r w:rsidR="00063C80" w:rsidRPr="009C6343">
                <w:rPr>
                  <w:rStyle w:val="Lienhypertexte"/>
                  <w:rFonts w:ascii="Times New Roman" w:hAnsi="Times New Roman"/>
                  <w:sz w:val="22"/>
                  <w:szCs w:val="22"/>
                  <w:lang w:val="fr-FR"/>
                </w:rPr>
                <w:t>Frais de transport</w:t>
              </w:r>
            </w:hyperlink>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Quelles sont les Conditions de livraison et de paiement pour votre client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Date de confirmation</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52" w:history="1">
              <w:r w:rsidR="00063C80" w:rsidRPr="009C6343">
                <w:rPr>
                  <w:rStyle w:val="Lienhypertexte"/>
                  <w:rFonts w:ascii="Times New Roman" w:hAnsi="Times New Roman"/>
                  <w:b/>
                  <w:bCs/>
                  <w:sz w:val="22"/>
                  <w:szCs w:val="22"/>
                  <w:lang w:val="fr-FR"/>
                </w:rPr>
                <w:t>Affichage des disponibilités dans les documents de vente</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les données de confirmation</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 jour la livraison a été confirmée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nouveau client donneur d’ordre (0001) sur le domaine 1000/10/07 pour l’île Maurice avec la zone de transport île Maurice et une condition d’expédition Expresse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Enregistrer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que votre client est créé</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53" w:history="1">
              <w:r w:rsidR="00063C80" w:rsidRPr="009C6343">
                <w:rPr>
                  <w:rStyle w:val="Lienhypertexte"/>
                  <w:rFonts w:ascii="Times New Roman" w:hAnsi="Times New Roman"/>
                  <w:b/>
                  <w:bCs/>
                  <w:sz w:val="22"/>
                  <w:szCs w:val="22"/>
                  <w:lang w:val="fr-FR"/>
                </w:rPr>
                <w:t>Création de fiches clients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client VD01</w:t>
            </w:r>
          </w:p>
          <w:p w:rsidR="00063C80" w:rsidRPr="009C6343" w:rsidRDefault="00063C80" w:rsidP="00DE00C0">
            <w:pPr>
              <w:pStyle w:val="table"/>
              <w:rPr>
                <w:rFonts w:ascii="Times New Roman" w:hAnsi="Times New Roman"/>
                <w:sz w:val="22"/>
                <w:szCs w:val="22"/>
                <w:lang w:val="fr-FR"/>
              </w:rPr>
            </w:pPr>
          </w:p>
          <w:p w:rsidR="00063C80" w:rsidRPr="009C6343" w:rsidRDefault="00801AA1" w:rsidP="00DE00C0">
            <w:pPr>
              <w:pStyle w:val="table"/>
              <w:rPr>
                <w:rFonts w:ascii="Times New Roman" w:hAnsi="Times New Roman"/>
                <w:sz w:val="22"/>
                <w:szCs w:val="22"/>
                <w:lang w:val="fr-FR"/>
              </w:rPr>
            </w:pPr>
            <w:hyperlink r:id="rId54" w:history="1">
              <w:r w:rsidR="00063C80" w:rsidRPr="009C6343">
                <w:rPr>
                  <w:rStyle w:val="Lienhypertexte"/>
                  <w:rFonts w:ascii="Times New Roman" w:hAnsi="Times New Roman"/>
                  <w:sz w:val="22"/>
                  <w:szCs w:val="22"/>
                  <w:lang w:val="fr-FR"/>
                </w:rPr>
                <w:t>Gestion des fiches clients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VD03, XD03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N° du client</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nouveau client Mauricien souhaite vous commander 100 unités de l’article T-ATA##, Ecran plat MS 1775P.</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La date de livraison requise correspond à trois semaines. Saisissez cet ordre (CDCL) sous la commande client TA01##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Renseigner les données obligatoires d'en-tête,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 les données d'expédition au niveau de l'en-tête sont renseignées avec Condition d'expédition, Normal Air</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55" w:history="1">
              <w:r w:rsidR="00063C80" w:rsidRPr="009C6343">
                <w:rPr>
                  <w:rStyle w:val="Lienhypertexte"/>
                  <w:rFonts w:ascii="Times New Roman" w:hAnsi="Times New Roman"/>
                  <w:b/>
                  <w:bCs/>
                  <w:sz w:val="22"/>
                  <w:szCs w:val="22"/>
                  <w:lang w:val="fr-FR"/>
                </w:rPr>
                <w:t>Création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w:t>
            </w:r>
          </w:p>
          <w:p w:rsidR="00063C80" w:rsidRPr="009C6343" w:rsidRDefault="00801AA1" w:rsidP="00DE00C0">
            <w:pPr>
              <w:pStyle w:val="table"/>
              <w:rPr>
                <w:rFonts w:ascii="Times New Roman" w:hAnsi="Times New Roman"/>
                <w:b/>
                <w:bCs/>
                <w:color w:val="000080"/>
                <w:sz w:val="22"/>
                <w:szCs w:val="22"/>
                <w:lang w:val="fr-FR"/>
              </w:rPr>
            </w:pPr>
            <w:hyperlink r:id="rId56" w:history="1">
              <w:r w:rsidR="00063C80" w:rsidRPr="009C6343">
                <w:rPr>
                  <w:rStyle w:val="Lienhypertexte"/>
                  <w:rFonts w:ascii="Times New Roman" w:hAnsi="Times New Roman"/>
                  <w:b/>
                  <w:bCs/>
                  <w:sz w:val="22"/>
                  <w:szCs w:val="22"/>
                  <w:lang w:val="fr-FR"/>
                </w:rPr>
                <w:t>Affichage des commandes client</w:t>
              </w:r>
            </w:hyperlink>
            <w:r w:rsidR="00063C80" w:rsidRPr="009C6343">
              <w:rPr>
                <w:rFonts w:ascii="Times New Roman" w:hAnsi="Times New Roman"/>
                <w:b/>
                <w:bCs/>
                <w:color w:val="000080"/>
                <w:sz w:val="22"/>
                <w:szCs w:val="22"/>
                <w:lang w:val="fr-FR"/>
              </w:rPr>
              <w:t xml:space="preserve">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VA03</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nouveau client Mauricien souhaite vous commander 100 unités de l’article T-ATA##, Ecran plat MS 1775P. la commande client sera livrée à son partenaire commercial T-S62A##, ETELKO TEXTILIEN.</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La date de livraison requise correspond à 2 semaines. </w:t>
            </w:r>
            <w:r w:rsidRPr="009C6343">
              <w:rPr>
                <w:rFonts w:ascii="Times New Roman" w:hAnsi="Times New Roman"/>
                <w:sz w:val="22"/>
                <w:szCs w:val="22"/>
                <w:lang w:val="fr-FR"/>
              </w:rPr>
              <w:lastRenderedPageBreak/>
              <w:t>Saisissez cet ordre (CDCL) sous la commande client TA01##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Renseigner les données obligatoires d'en-tête,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Vérifiez que les données d'expédition au niveau de l'en-tête sont renseignées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57" w:history="1">
              <w:r w:rsidR="00063C80" w:rsidRPr="009C6343">
                <w:rPr>
                  <w:rStyle w:val="Lienhypertexte"/>
                  <w:rFonts w:ascii="Times New Roman" w:hAnsi="Times New Roman"/>
                  <w:b/>
                  <w:bCs/>
                  <w:sz w:val="22"/>
                  <w:szCs w:val="22"/>
                  <w:lang w:val="fr-FR"/>
                </w:rPr>
                <w:t>Création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w:t>
            </w:r>
          </w:p>
          <w:p w:rsidR="00063C80" w:rsidRPr="009C6343" w:rsidRDefault="00801AA1" w:rsidP="00DE00C0">
            <w:pPr>
              <w:pStyle w:val="table"/>
              <w:rPr>
                <w:rFonts w:ascii="Times New Roman" w:hAnsi="Times New Roman"/>
                <w:b/>
                <w:bCs/>
                <w:color w:val="000080"/>
                <w:sz w:val="22"/>
                <w:szCs w:val="22"/>
                <w:lang w:val="fr-FR"/>
              </w:rPr>
            </w:pPr>
            <w:hyperlink r:id="rId58" w:history="1">
              <w:r w:rsidR="00063C80" w:rsidRPr="009C6343">
                <w:rPr>
                  <w:rStyle w:val="Lienhypertexte"/>
                  <w:rFonts w:ascii="Times New Roman" w:hAnsi="Times New Roman"/>
                  <w:b/>
                  <w:bCs/>
                  <w:sz w:val="22"/>
                  <w:szCs w:val="22"/>
                  <w:lang w:val="fr-FR"/>
                </w:rPr>
                <w:t>Affichage des commandes client</w:t>
              </w:r>
            </w:hyperlink>
            <w:r w:rsidR="00063C80" w:rsidRPr="009C6343">
              <w:rPr>
                <w:rFonts w:ascii="Times New Roman" w:hAnsi="Times New Roman"/>
                <w:b/>
                <w:bCs/>
                <w:color w:val="000080"/>
                <w:sz w:val="22"/>
                <w:szCs w:val="22"/>
                <w:lang w:val="fr-FR"/>
              </w:rPr>
              <w:t xml:space="preserve">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VA03</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lastRenderedPageBreak/>
              <w:t>N°</w:t>
            </w:r>
          </w:p>
          <w:p w:rsidR="00063C80" w:rsidRPr="009C6343" w:rsidRDefault="00063C80" w:rsidP="00DE00C0">
            <w:pPr>
              <w:spacing w:before="100" w:beforeAutospacing="1" w:after="100" w:afterAutospacing="1"/>
              <w:outlineLvl w:val="2"/>
              <w:rPr>
                <w:sz w:val="22"/>
                <w:szCs w:val="22"/>
              </w:rPr>
            </w:pPr>
          </w:p>
          <w:p w:rsidR="00063C80" w:rsidRPr="009C6343" w:rsidRDefault="00063C80" w:rsidP="00DE00C0">
            <w:pPr>
              <w:spacing w:before="100" w:beforeAutospacing="1" w:after="100" w:afterAutospacing="1"/>
              <w:outlineLvl w:val="2"/>
              <w:rPr>
                <w:sz w:val="22"/>
                <w:szCs w:val="22"/>
              </w:rPr>
            </w:pPr>
            <w:r w:rsidRPr="009C6343">
              <w:rPr>
                <w:sz w:val="22"/>
                <w:szCs w:val="22"/>
              </w:rPr>
              <w:t xml:space="preserve">Quel est la condition d’expédition dans </w:t>
            </w:r>
            <w:r w:rsidRPr="009C6343">
              <w:rPr>
                <w:sz w:val="22"/>
                <w:szCs w:val="22"/>
              </w:rPr>
              <w:lastRenderedPageBreak/>
              <w:t>la commande client ?</w:t>
            </w:r>
          </w:p>
          <w:p w:rsidR="00063C80" w:rsidRPr="009C6343" w:rsidRDefault="00063C80" w:rsidP="00DE00C0">
            <w:pPr>
              <w:spacing w:before="100" w:beforeAutospacing="1" w:after="100" w:afterAutospacing="1"/>
              <w:outlineLvl w:val="2"/>
              <w:rPr>
                <w:sz w:val="22"/>
                <w:szCs w:val="22"/>
              </w:rPr>
            </w:pPr>
          </w:p>
          <w:p w:rsidR="00063C80" w:rsidRPr="009C6343" w:rsidRDefault="00063C80" w:rsidP="00DE00C0">
            <w:pPr>
              <w:spacing w:before="100" w:beforeAutospacing="1" w:after="100" w:afterAutospacing="1"/>
              <w:outlineLvl w:val="2"/>
              <w:rPr>
                <w:sz w:val="22"/>
                <w:szCs w:val="22"/>
              </w:rPr>
            </w:pPr>
            <w:r w:rsidRPr="009C6343">
              <w:rPr>
                <w:sz w:val="22"/>
                <w:szCs w:val="22"/>
              </w:rPr>
              <w:t>Quel est son origine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Créez un second poste dans la seconde commande client avec l’article T-ATA##, Ecran plat MS 1775P avec une quantité de 200 unités.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votre état dynamique des stocks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59" w:history="1">
              <w:r w:rsidR="00063C80" w:rsidRPr="009C6343">
                <w:rPr>
                  <w:rStyle w:val="Lienhypertexte"/>
                  <w:rFonts w:ascii="Times New Roman" w:hAnsi="Times New Roman"/>
                  <w:b/>
                  <w:bCs/>
                  <w:sz w:val="22"/>
                  <w:szCs w:val="22"/>
                  <w:lang w:val="fr-FR"/>
                </w:rPr>
                <w:t>Modification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division dans ce nouveau poste ?</w:t>
            </w:r>
          </w:p>
          <w:p w:rsidR="00063C80" w:rsidRPr="009C6343" w:rsidRDefault="00063C80" w:rsidP="00DE00C0">
            <w:pPr>
              <w:spacing w:before="100" w:beforeAutospacing="1" w:after="100" w:afterAutospacing="1"/>
              <w:outlineLvl w:val="2"/>
              <w:rPr>
                <w:sz w:val="22"/>
                <w:szCs w:val="22"/>
              </w:rPr>
            </w:pPr>
            <w:r w:rsidRPr="009C6343">
              <w:rPr>
                <w:sz w:val="22"/>
                <w:szCs w:val="22"/>
              </w:rPr>
              <w:t>Quel est le point d’expédition ?</w:t>
            </w:r>
          </w:p>
          <w:p w:rsidR="00063C80" w:rsidRPr="009C6343" w:rsidRDefault="00063C80" w:rsidP="00DE00C0">
            <w:pPr>
              <w:spacing w:before="100" w:beforeAutospacing="1" w:after="100" w:afterAutospacing="1"/>
              <w:outlineLvl w:val="2"/>
              <w:rPr>
                <w:sz w:val="22"/>
                <w:szCs w:val="22"/>
              </w:rPr>
            </w:pPr>
            <w:r w:rsidRPr="009C6343">
              <w:rPr>
                <w:sz w:val="22"/>
                <w:szCs w:val="22"/>
              </w:rPr>
              <w:t>Quel est l’acheminement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client souhaite vous annulez l’article T-ATA##</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Annulez le nouveau poste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votre état dynamique des stocks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0" w:history="1">
              <w:r w:rsidR="00063C80" w:rsidRPr="009C6343">
                <w:rPr>
                  <w:rStyle w:val="Lienhypertexte"/>
                  <w:rFonts w:ascii="Times New Roman" w:hAnsi="Times New Roman"/>
                  <w:b/>
                  <w:bCs/>
                  <w:sz w:val="22"/>
                  <w:szCs w:val="22"/>
                  <w:lang w:val="fr-FR"/>
                </w:rPr>
                <w:t>Modification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conséquence de cette annulation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client T-S62A## décide de commander 15 unités du nouvel article T-ATA##. La date de livraison requise correspond à trois semaines. Saisissez cet ordre (CDCL) sous la commande client TA02##</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Sans sauvegarder, aller dans en-tête de commande et modifier la condition d'expédition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l’acheminement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Enregistrez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1" w:history="1">
              <w:r w:rsidR="00063C80" w:rsidRPr="009C6343">
                <w:rPr>
                  <w:rStyle w:val="Lienhypertexte"/>
                  <w:rFonts w:ascii="Times New Roman" w:hAnsi="Times New Roman"/>
                  <w:b/>
                  <w:bCs/>
                  <w:sz w:val="22"/>
                  <w:szCs w:val="22"/>
                  <w:lang w:val="fr-FR"/>
                </w:rPr>
                <w:t>Création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Créez un nouvel Article    Ecran plat MS ERP 1775P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Par copie du T-ATA02             Ecran plat MS 1775P sur les divisions 1000 et 1200</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2" w:history="1">
              <w:r w:rsidR="00063C80" w:rsidRPr="009C6343">
                <w:rPr>
                  <w:rStyle w:val="Lienhypertexte"/>
                  <w:rFonts w:ascii="Times New Roman" w:hAnsi="Times New Roman"/>
                  <w:b/>
                  <w:bCs/>
                  <w:sz w:val="22"/>
                  <w:szCs w:val="22"/>
                  <w:lang w:val="fr-FR"/>
                </w:rPr>
                <w:t>Création d’une fiche article</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nouvel article MM01</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client T-S62A## décide de commander 2 unités du nouvel article. Il s’agit d’une pré commande. La date de livraison requise correspond à trois mois. . Saisissez cet ordre (CDCL) sous la commande client TA00##</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modification de la division du poste à 1200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Validez</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qu’elle est bien enregistrée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3" w:history="1">
              <w:r w:rsidR="00063C80" w:rsidRPr="009C6343">
                <w:rPr>
                  <w:rStyle w:val="Lienhypertexte"/>
                  <w:rFonts w:ascii="Times New Roman" w:hAnsi="Times New Roman"/>
                  <w:b/>
                  <w:bCs/>
                  <w:sz w:val="22"/>
                  <w:szCs w:val="22"/>
                  <w:lang w:val="fr-FR"/>
                </w:rPr>
                <w:t>Création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 est le Point d'expédition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Suite à problème qualité sur le nouvel article sur la division 1200, l’article sera géré sur la division 1000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la division de la commande client à 1000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Sans sauvegarder, aller dans l'en-tête de la commande et modifier la condition d'expédition (celle de votre choix)</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4" w:history="1">
              <w:r w:rsidR="00063C80" w:rsidRPr="009C6343">
                <w:rPr>
                  <w:rStyle w:val="Lienhypertexte"/>
                  <w:rFonts w:ascii="Times New Roman" w:hAnsi="Times New Roman"/>
                  <w:b/>
                  <w:bCs/>
                  <w:sz w:val="22"/>
                  <w:szCs w:val="22"/>
                  <w:lang w:val="fr-FR"/>
                </w:rPr>
                <w:t>Modification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 est le Point d'expédition ?</w:t>
            </w:r>
          </w:p>
          <w:p w:rsidR="00063C80" w:rsidRPr="009C6343" w:rsidRDefault="00063C80" w:rsidP="00DE00C0">
            <w:pPr>
              <w:spacing w:before="100" w:beforeAutospacing="1" w:after="100" w:afterAutospacing="1"/>
              <w:outlineLvl w:val="2"/>
              <w:rPr>
                <w:sz w:val="22"/>
                <w:szCs w:val="22"/>
              </w:rPr>
            </w:pPr>
            <w:r w:rsidRPr="009C6343">
              <w:rPr>
                <w:sz w:val="22"/>
                <w:szCs w:val="22"/>
              </w:rPr>
              <w:t>Quel est l’acheminement ?</w:t>
            </w:r>
          </w:p>
          <w:p w:rsidR="00063C80" w:rsidRPr="009C6343" w:rsidRDefault="00063C80" w:rsidP="00DE00C0">
            <w:pPr>
              <w:spacing w:before="100" w:beforeAutospacing="1" w:after="100" w:afterAutospacing="1"/>
              <w:outlineLvl w:val="2"/>
              <w:rPr>
                <w:sz w:val="22"/>
                <w:szCs w:val="22"/>
              </w:rPr>
            </w:pPr>
            <w:r w:rsidRPr="009C6343">
              <w:rPr>
                <w:sz w:val="22"/>
                <w:szCs w:val="22"/>
              </w:rPr>
              <w:t>Quelle est la date de mise à disposition et de chargement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Suite à une erreur de paramétrage du CCSAP, l’acheminement est incorrect.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devez modifier l’acheminement dans votre commande client</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Validez</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Enregistrez </w:t>
            </w: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5" w:history="1">
              <w:r w:rsidR="00063C80" w:rsidRPr="009C6343">
                <w:rPr>
                  <w:rStyle w:val="Lienhypertexte"/>
                  <w:rFonts w:ascii="Times New Roman" w:hAnsi="Times New Roman"/>
                  <w:b/>
                  <w:bCs/>
                  <w:sz w:val="22"/>
                  <w:szCs w:val="22"/>
                  <w:lang w:val="fr-FR"/>
                </w:rPr>
                <w:t>Modification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nouvelle date de mise à disposition et de chargement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Le client T-S62A08 souhaite en urgence votre nouvel </w:t>
            </w:r>
            <w:r w:rsidRPr="009C6343">
              <w:rPr>
                <w:rFonts w:ascii="Times New Roman" w:hAnsi="Times New Roman"/>
                <w:sz w:val="22"/>
                <w:szCs w:val="22"/>
                <w:lang w:val="fr-FR"/>
              </w:rPr>
              <w:lastRenderedPageBreak/>
              <w:t>article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Il décide de commander 155 unités. Vous avez les 155 pièces en stock. Saisissez cet ordre (SO) sous la commande client TASO##</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Sans sauvegarder, modifier la division à 1200, puis valider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Affichez le flux de document</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la livraison sortante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Faire la sortie des marchandises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6" w:history="1">
              <w:r w:rsidR="00063C80" w:rsidRPr="009C6343">
                <w:rPr>
                  <w:rStyle w:val="Lienhypertexte"/>
                  <w:rFonts w:ascii="Times New Roman" w:hAnsi="Times New Roman"/>
                  <w:b/>
                  <w:bCs/>
                  <w:sz w:val="22"/>
                  <w:szCs w:val="22"/>
                  <w:lang w:val="fr-FR"/>
                </w:rPr>
                <w:t xml:space="preserve">Création des commandes </w:t>
              </w:r>
              <w:r w:rsidR="00063C80" w:rsidRPr="009C6343">
                <w:rPr>
                  <w:rStyle w:val="Lienhypertexte"/>
                  <w:rFonts w:ascii="Times New Roman" w:hAnsi="Times New Roman"/>
                  <w:b/>
                  <w:bCs/>
                  <w:sz w:val="22"/>
                  <w:szCs w:val="22"/>
                  <w:lang w:val="fr-FR"/>
                </w:rPr>
                <w:lastRenderedPageBreak/>
                <w:t>client urgentes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urgente VA01</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lastRenderedPageBreak/>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Créer un nouveau client donneur d’ordre (0001) par copie T-S62A## sur le domaine commercial 1000/ 01/ 01</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7" w:history="1">
              <w:r w:rsidR="00063C80" w:rsidRPr="009C6343">
                <w:rPr>
                  <w:rStyle w:val="Lienhypertexte"/>
                  <w:rFonts w:ascii="Times New Roman" w:hAnsi="Times New Roman"/>
                  <w:b/>
                  <w:bCs/>
                  <w:sz w:val="22"/>
                  <w:szCs w:val="22"/>
                  <w:lang w:val="fr-FR"/>
                </w:rPr>
                <w:t>Création de fiches clients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client VD01</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préalablement que votre article est géré sur 1000/10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Ce client souhaite votre nouvel article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Il décide de commander 1 unité. Comme il s’agit d’un nouveau client, Créez une commande client au comptant (BV Vente au comptant) à partir de la division 1200</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8" w:history="1">
              <w:r w:rsidR="00063C80" w:rsidRPr="009C6343">
                <w:rPr>
                  <w:rStyle w:val="Lienhypertexte"/>
                  <w:rFonts w:ascii="Times New Roman" w:hAnsi="Times New Roman"/>
                  <w:b/>
                  <w:bCs/>
                  <w:sz w:val="22"/>
                  <w:szCs w:val="22"/>
                  <w:lang w:val="fr-FR"/>
                </w:rPr>
                <w:t>Création d'une vente au comptant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au comptant VA01</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Ce nouveau client vous indique que l’article sera livré à un partenaire de votre choix défini sur le domaine 1000/01/01 sur la division 1200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Renseigner les données obligatoires d'en-tête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Valider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Vérifier les données d'expédition au niveau de l'en-tête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801AA1" w:rsidP="00DE00C0">
            <w:pPr>
              <w:pStyle w:val="table"/>
              <w:rPr>
                <w:rFonts w:ascii="Times New Roman" w:hAnsi="Times New Roman"/>
                <w:b/>
                <w:bCs/>
                <w:color w:val="000080"/>
                <w:sz w:val="22"/>
                <w:szCs w:val="22"/>
                <w:lang w:val="fr-FR"/>
              </w:rPr>
            </w:pPr>
            <w:hyperlink r:id="rId69" w:history="1">
              <w:r w:rsidR="00063C80" w:rsidRPr="009C6343">
                <w:rPr>
                  <w:rStyle w:val="Lienhypertexte"/>
                  <w:rFonts w:ascii="Times New Roman" w:hAnsi="Times New Roman"/>
                  <w:b/>
                  <w:bCs/>
                  <w:sz w:val="22"/>
                  <w:szCs w:val="22"/>
                  <w:lang w:val="fr-FR"/>
                </w:rPr>
                <w:t>Modification des commandes client</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p w:rsidR="00063C80" w:rsidRPr="009C6343" w:rsidRDefault="00801AA1" w:rsidP="00DE00C0">
            <w:pPr>
              <w:pStyle w:val="table"/>
              <w:rPr>
                <w:rFonts w:ascii="Times New Roman" w:hAnsi="Times New Roman"/>
                <w:sz w:val="22"/>
                <w:szCs w:val="22"/>
                <w:lang w:val="fr-FR"/>
              </w:rPr>
            </w:pPr>
            <w:hyperlink r:id="rId70" w:history="1">
              <w:r w:rsidR="00063C80" w:rsidRPr="009C6343">
                <w:rPr>
                  <w:rStyle w:val="Lienhypertexte"/>
                  <w:rFonts w:ascii="Times New Roman" w:hAnsi="Times New Roman"/>
                  <w:sz w:val="22"/>
                  <w:szCs w:val="22"/>
                  <w:lang w:val="fr-FR"/>
                </w:rPr>
                <w:t>Gestion des fiches clients</w:t>
              </w:r>
            </w:hyperlink>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un client XD03, VD03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condition d’expédition ?</w:t>
            </w:r>
          </w:p>
          <w:p w:rsidR="00063C80" w:rsidRPr="009C6343" w:rsidRDefault="00063C80" w:rsidP="00DE00C0">
            <w:pPr>
              <w:spacing w:before="100" w:beforeAutospacing="1" w:after="100" w:afterAutospacing="1"/>
              <w:outlineLvl w:val="2"/>
              <w:rPr>
                <w:sz w:val="22"/>
                <w:szCs w:val="22"/>
              </w:rPr>
            </w:pPr>
            <w:r w:rsidRPr="009C6343">
              <w:rPr>
                <w:sz w:val="22"/>
                <w:szCs w:val="22"/>
              </w:rPr>
              <w:t>Quel est l’acheminement ?</w:t>
            </w:r>
          </w:p>
          <w:p w:rsidR="00063C80" w:rsidRPr="009C6343" w:rsidRDefault="00063C80" w:rsidP="00DE00C0">
            <w:pPr>
              <w:spacing w:before="100" w:beforeAutospacing="1" w:after="100" w:afterAutospacing="1"/>
              <w:outlineLvl w:val="2"/>
              <w:rPr>
                <w:sz w:val="22"/>
                <w:szCs w:val="22"/>
              </w:rPr>
            </w:pPr>
            <w:r w:rsidRPr="009C6343">
              <w:rPr>
                <w:sz w:val="22"/>
                <w:szCs w:val="22"/>
              </w:rPr>
              <w:t>Quel est la zone de transport du client livré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deuxième poste dans la commande avec le même article sur la division  1000 d’une quantité de 3</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une commande client VA02</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condition d’expédition ?</w:t>
            </w:r>
          </w:p>
          <w:p w:rsidR="00063C80" w:rsidRPr="009C6343" w:rsidRDefault="00063C80" w:rsidP="00DE00C0">
            <w:pPr>
              <w:spacing w:before="100" w:beforeAutospacing="1" w:after="100" w:afterAutospacing="1"/>
              <w:outlineLvl w:val="2"/>
              <w:rPr>
                <w:sz w:val="22"/>
                <w:szCs w:val="22"/>
              </w:rPr>
            </w:pPr>
            <w:r w:rsidRPr="009C6343">
              <w:rPr>
                <w:sz w:val="22"/>
                <w:szCs w:val="22"/>
              </w:rPr>
              <w:t>Quel est le point d’expédition ?</w:t>
            </w:r>
          </w:p>
          <w:p w:rsidR="00063C80" w:rsidRPr="009C6343" w:rsidRDefault="00063C80" w:rsidP="00DE00C0">
            <w:pPr>
              <w:spacing w:before="100" w:beforeAutospacing="1" w:after="100" w:afterAutospacing="1"/>
              <w:outlineLvl w:val="2"/>
              <w:rPr>
                <w:sz w:val="22"/>
                <w:szCs w:val="22"/>
              </w:rPr>
            </w:pPr>
            <w:r w:rsidRPr="009C6343">
              <w:rPr>
                <w:sz w:val="22"/>
                <w:szCs w:val="22"/>
              </w:rPr>
              <w:lastRenderedPageBreak/>
              <w:t>Quel est l’acheminement ?</w:t>
            </w:r>
          </w:p>
          <w:p w:rsidR="00063C80" w:rsidRPr="009C6343" w:rsidRDefault="00063C80" w:rsidP="00DE00C0">
            <w:pPr>
              <w:spacing w:before="100" w:beforeAutospacing="1" w:after="100" w:afterAutospacing="1"/>
              <w:outlineLvl w:val="2"/>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Vous avez rejoint l’équipe projet SHARESAP chargé de l’installation de SAP dans votre entreprise.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En qu’un responsable des ventes, vous devez vous familiariser avec la structure existante et vérifiez la configuration.</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souhaitez développer la structure existante relative à votre organisation commerciale afin d’y intégrer un nouveau canal de distribution Ecommerce.</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Familiarisez-vous avec les entités organisationnelles définies pour représenter la structure organisationnelle de votre entreprise.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L’organisation commerciale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Quelle est la désignation de l’organisation commerciale 1000 ?</w:t>
            </w:r>
          </w:p>
          <w:p w:rsidR="00063C80" w:rsidRPr="009C6343" w:rsidRDefault="00063C80" w:rsidP="00DE00C0">
            <w:pPr>
              <w:spacing w:before="100" w:beforeAutospacing="1" w:after="100" w:afterAutospacing="1"/>
              <w:outlineLvl w:val="2"/>
              <w:rPr>
                <w:sz w:val="22"/>
                <w:szCs w:val="22"/>
              </w:rPr>
            </w:pPr>
            <w:r w:rsidRPr="009C6343">
              <w:rPr>
                <w:sz w:val="22"/>
                <w:szCs w:val="22"/>
              </w:rPr>
              <w:t>Quelle devise est utilisée pour mettre à jour les statistiques ?</w:t>
            </w:r>
          </w:p>
          <w:p w:rsidR="00063C80" w:rsidRPr="009C6343" w:rsidRDefault="00063C80" w:rsidP="00DE00C0">
            <w:pPr>
              <w:spacing w:before="100" w:beforeAutospacing="1" w:after="100" w:afterAutospacing="1"/>
              <w:outlineLvl w:val="2"/>
              <w:rPr>
                <w:sz w:val="22"/>
                <w:szCs w:val="22"/>
              </w:rPr>
            </w:pPr>
            <w:r w:rsidRPr="009C6343">
              <w:rPr>
                <w:sz w:val="22"/>
                <w:szCs w:val="22"/>
              </w:rPr>
              <w:t>Quelle est l’adresse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Canal de distribution</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Quels canaux de distribution ont été définis pour l’organisation commerciale 1000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Secteur d’activité</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Quels secteurs d’activité ont été créés pour l’organisation commerciale 1000 et ses canaux de distributions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Domaine commercial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Les entités organisationnelles ont permis de configurer divers domaines commerciaux de votre organisation commerciale 1000.</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Quels domaines commerciaux sont concernés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Agence commerciale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Déterminez l’agence commerciale responsable des ventes pour le domaine commercial 1000/10/00</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Groupes de vendeurs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Relevez les groupes de vendeurs qui travaillent dans ces agences commerciales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Société</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A quelle société appartient votre organisation commerciale ?</w:t>
            </w:r>
          </w:p>
          <w:p w:rsidR="00063C80" w:rsidRPr="009C6343" w:rsidRDefault="00063C80" w:rsidP="00DE00C0">
            <w:pPr>
              <w:spacing w:before="100" w:beforeAutospacing="1" w:after="100" w:afterAutospacing="1"/>
              <w:outlineLvl w:val="2"/>
              <w:rPr>
                <w:sz w:val="22"/>
                <w:szCs w:val="22"/>
              </w:rPr>
            </w:pPr>
            <w:r w:rsidRPr="009C6343">
              <w:rPr>
                <w:sz w:val="22"/>
                <w:szCs w:val="22"/>
              </w:rPr>
              <w:t>Quelle devise est spécifiée pour cette société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Division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r w:rsidRPr="009C6343">
              <w:rPr>
                <w:sz w:val="22"/>
                <w:szCs w:val="22"/>
              </w:rPr>
              <w:t>Saisissez dans votre feuille récapitulative les divisions chargées de la livraison qui sont affectées à la l’organisation commerciale 1000 et au canal de distribution 10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direction a acceptée un projet qui stipule la définition de E-Commerce comme nouveau canal de distribution pour votre société. La direction souhaite pouvoir suive de manière distincte les ventes et les produits de celles-ci à partir de ces transactions et il doit être également possible d’adapter des procédures de détermination de prix différentes de toutes celles utilisées pour les autres processus commerciaux.</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Définissez un nouveau canal de distribution esales## pour le commerce électronique par copie.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Du personnel indépendant suit actuellement une formation qui leur permettra de traiter les commandes reçues par voie électronique. Ces personnes seront regroupées dans une nouvelle agence commerciale.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Définissez la nouvelle agence commerciale Zesales_office##. Utilisez l’agence commerciale 1000 comme modèle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Affectez le nouveau canal de distribution à votre organisation commerciale 1000.</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de nouveaux domaines commerciaux pour votre organisation commerciale 1000, le nouveau canal de distribution et les secteurs d’activité 00, 07 et 08.</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Assurez-vous que les livraisons de commandes provenant des nouveaux domaines commerciaux peuvent s’effectuer dans vos centres de distribution des divisions 1000, 1100, 1200 et 1300.</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Sélectionnez les options du paramétrage de telle manière que les commandes saisies pour votre nouveau domaine commercial puissent être affectées à votre nouvelle agence commerciale.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Votre service codification stipule la création d’un nouveau groupe d’articles 5 (ELI : Poussoir Elixir ##). La direction souhaite pouvoir suive de manière distincte les ventes et les produits de celui ci à partir de ces transactions.</w:t>
            </w: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SPRO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groupe d’article</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votre article avec ce groupe d’articles 5</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votre article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Modification d’une fiche article (MM02)</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Affichage d’une vue MM03</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Gérer votre client et votre article avec les nouvelles entités organisationnelles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Suite à un problème de TVA avec votre client pour votre article, vous devez créer une demande de note de crédit sur  la division 1100 sur le domaine commercial 1000/10/07 de 5000 Euro.</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Compléter fiche article MM01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Compléter fiche client VD01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Création de demandes de note de crédit (VA01)</w:t>
            </w:r>
          </w:p>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s’il existe un report SD pour analyser vos ventes en fonction du groupe d’articles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si votre demande de note de crédit de 5000 Euro y figure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report pouvez-vous utiliser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Créez une commande standard CDCL sous le numéro TA03-## avec l’article T-ATA##     Ecran plat MS 1775P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Ne pas saisir le domaine commercial et le donneur d’ordre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Le client livré est T-S62F## MODE TECHNOLOGIES</w:t>
            </w:r>
            <w:r w:rsidRPr="009C6343">
              <w:rPr>
                <w:rFonts w:ascii="Times New Roman" w:hAnsi="Times New Roman"/>
                <w:sz w:val="22"/>
                <w:szCs w:val="22"/>
                <w:lang w:val="fr-FR"/>
              </w:rPr>
              <w:tab/>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donneur d’ordre déterminé par le système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domaine commercial est automatiquement déterminé par le système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Où le système a-t-il trouvé ces informations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Le client T-S62A## ETELKO TEXTILIEN vous transmet une commande. Il souhaite que la livraison ait lieu dans 30 jours. Le numéro de commande est TA04##</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 poste pour l’article T-ATC01 (quantité : 5 unités)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accordez les conditions de paiement qui suivent pour cet article à votre client : 3% à 14 jours, 2% à 30 jours, net à 45 jours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Entrez un autre poste pour l’article T-ATD01 (20 unités).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accordez les conditions de paiement qui suivent pour cet article à votre client : 2% à 20 jours, net à 30 jours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Cet article doit être livré à une adresse différente. Modifiez le client livré du poste de l’article à T-S62B##.</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 poste pour l’article T-ATF01 (quantité : 15 unités)</w:t>
            </w: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VA01 multi postes</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Quelle condition de paiement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Quelle division chargée de la livraison est déterminée par le système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Quelles sont les fiches que le système utilise pour trouver ces informations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Livrez la commande à la date de livraison requise par votre client.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Sauvegarder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livraison sortante VL10E</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message apparaît dans le protocole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Votre division 1000 n’a pas le stock nécessaire pour l’article T-ATD##. Il s’agit de l’article à livrer à partir de cette division indépendamment de la date de commande du client T-S62A##</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une fiche info achat pour cet article avec le fournisseur T-Q415-## avec le groupe d’acheteur 010, l’organisation d’achat 1000, délai prévisionnel de livraison 15 jours, quantité standard 1000 unités, prix 2 € les 100 unités.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Générez le Répertoire des sources d’approvisionnement pour ce fournisseur pour 2 ans.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Vérifiez le RSA pour l’article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une commande d’achat avec la ME25 avec une date de livraison à J + 3 mois. Sélectionnez le meilleur fournisseur.</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l’état dynamique des stocks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Confirmer la commande à J + 3 mois avec une clé de pilotage OSB1.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l’état dynamique des stocks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Réceptionner la commande en contrôle qualité</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l’état dynamique des stocks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la synthèse des stocks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Le service qualité a contrôlé la conformité du produit réceptionné. Vous pouvez transférer le stock en utilisation libre.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FIA ME11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Générez le RSA ME05</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un RSA ME03</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Réceptionner une commande MIGO</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EDS MD04</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Synthèse des stocks MMBE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rPr>
            </w:pPr>
            <w:r w:rsidRPr="009C6343">
              <w:rPr>
                <w:rFonts w:ascii="Times New Roman" w:hAnsi="Times New Roman"/>
                <w:sz w:val="22"/>
                <w:szCs w:val="22"/>
              </w:rPr>
              <w:t xml:space="preserve">Transfert de stock </w:t>
            </w:r>
            <w:r w:rsidRPr="009C6343">
              <w:rPr>
                <w:rFonts w:ascii="Times New Roman" w:hAnsi="Times New Roman"/>
                <w:sz w:val="22"/>
                <w:szCs w:val="22"/>
              </w:rPr>
              <w:lastRenderedPageBreak/>
              <w:t>MIGO/MB1B</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Combien de fournisseur peuvent fournir l’article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Quels sont les statuts de l’élément planification commande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est la conséquence de l’EM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 est la conséquence du transfert de stock ?</w:t>
            </w:r>
          </w:p>
          <w:p w:rsidR="00063C80" w:rsidRPr="009C6343" w:rsidRDefault="00063C80" w:rsidP="00DE00C0">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Votre division a maintenant le stock nécessaire pour l’article T-ATD##.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une information client article pour spécifier que la division de cet article s’effectuera toujours de la division 1000 pour le client T-S62A##.</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De plus le client gère cet article sous le numéro PC-M## et avec la désignation écran PCM## ; saisissez ces informations dans l’ICA.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recevez une commande du client T-S62A## portant le numéro TA05##. Il s’agit d’une commande de 12 écrans que le client gère sous le numéro d’article PCM##. Le client souhaite recevoir cette livraison dans 2 semaines. Créez la commande.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que vous pouvez respecter la date de livraison</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Requise par le client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la division qui doit effectuer la livraison</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Vous pouvez utiliser l’écran synthèse Acheteur pour saisir les postes avec les numéros de commande du client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Sauvegarder la commande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ICA VD51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Créer une commande </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 ICA</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 commande</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Votre client vous informe qu’il souhaite compléter sa commande TA05##</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Dans un autre poste, saisissez 16 unités T-ATE##. La date de livraison requise correspond à 2 semaines.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Puisqu’il a commandé 10 unités d’article T-ATE##, il a une unité article T-ATE## gratuite. Entrez le poste inférieur correspondant.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commande VA02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Ce poste est il pris en compte dans la valeur nette de la commande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Votre client peut actuellement acquérir le premier poste de commande du document TA05## à un meilleur prix chez un concurrent ; il refuse donc ce poste.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Annulez ce poste en sélectionnant le motif de refus approprié. Sauvegardez la commande.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Affichez la commande, puis notez le statut de livraison et de refus pour cette commande.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1</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Modifier commande VA02</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Afficher commande VA03</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Synthèse des statuts</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Traitement global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Statut de livraison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Statut de refus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une livraison pour cette commande avec le point d’expédition 1200. La date de livraison st dans 2 semaines ; diminuer de moitié la quantité du premier poste de la livraison. Sauvegardez la livraison.</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les statuts de livraison</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Synthèse des statuts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livraison</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Traitement global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Statut de livraison :</w:t>
            </w:r>
          </w:p>
          <w:p w:rsidR="00063C80" w:rsidRPr="009C6343" w:rsidRDefault="00063C80" w:rsidP="00DE00C0">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Créez une autre livraison pour la commande et livrez la quantité restante. Vérifiez à nouveau le statut</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Synthèse des statuts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livraison</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Traitement global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Statut de livraison :</w:t>
            </w:r>
          </w:p>
          <w:p w:rsidR="00063C80" w:rsidRPr="009C6343" w:rsidRDefault="00063C80" w:rsidP="00DE00C0">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nil"/>
            </w:tcBorders>
          </w:tcPr>
          <w:p w:rsidR="00063C80" w:rsidRPr="009C6343" w:rsidRDefault="00063C80" w:rsidP="00DE00C0">
            <w:pPr>
              <w:rPr>
                <w:sz w:val="22"/>
                <w:szCs w:val="22"/>
              </w:rPr>
            </w:pPr>
            <w:r w:rsidRPr="009C6343">
              <w:rPr>
                <w:sz w:val="22"/>
                <w:szCs w:val="22"/>
              </w:rPr>
              <w:t>VOTRE DIRECTEUR COMMERCIAL REVIENT DE POLOGNE et d’Allemagne AVEC LA SIGNATURE D’UN CONTRAT DE 500 000 UNITES POUR VOTRE ARTICLE T-ATD##</w:t>
            </w:r>
          </w:p>
          <w:p w:rsidR="00063C80" w:rsidRPr="009C6343" w:rsidRDefault="00063C80" w:rsidP="00DE00C0">
            <w:pPr>
              <w:rPr>
                <w:sz w:val="22"/>
                <w:szCs w:val="22"/>
              </w:rPr>
            </w:pPr>
          </w:p>
          <w:p w:rsidR="00063C80" w:rsidRPr="009C6343" w:rsidRDefault="00063C80" w:rsidP="00DE00C0">
            <w:pPr>
              <w:rPr>
                <w:sz w:val="22"/>
                <w:szCs w:val="22"/>
              </w:rPr>
            </w:pPr>
            <w:r w:rsidRPr="009C6343">
              <w:rPr>
                <w:sz w:val="22"/>
                <w:szCs w:val="22"/>
              </w:rPr>
              <w:t xml:space="preserve">AVANT DE SAISIR CE NOUVEAU CLIENT livré DANS LE système, IL VOUS DEMANDE DE Vérifier l’Acheminement entre le point expédition de la division 1200 et LA Pologne </w:t>
            </w:r>
          </w:p>
          <w:p w:rsidR="00063C80" w:rsidRPr="009C6343" w:rsidRDefault="00063C80" w:rsidP="00DE00C0">
            <w:pPr>
              <w:rPr>
                <w:sz w:val="22"/>
                <w:szCs w:val="22"/>
              </w:rPr>
            </w:pPr>
          </w:p>
          <w:p w:rsidR="00063C80" w:rsidRPr="009C6343" w:rsidRDefault="00063C80" w:rsidP="00DE00C0">
            <w:pPr>
              <w:rPr>
                <w:sz w:val="22"/>
                <w:szCs w:val="22"/>
              </w:rPr>
            </w:pPr>
            <w:r w:rsidRPr="009C6343">
              <w:rPr>
                <w:sz w:val="22"/>
                <w:szCs w:val="22"/>
              </w:rPr>
              <w:t xml:space="preserve">CHERCHEZ UN CLIENT POLONAIS DANS LE système </w:t>
            </w:r>
            <w:r w:rsidRPr="009C6343">
              <w:rPr>
                <w:sz w:val="22"/>
                <w:szCs w:val="22"/>
              </w:rPr>
              <w:lastRenderedPageBreak/>
              <w:t>POUR MODELE</w:t>
            </w:r>
          </w:p>
          <w:p w:rsidR="00063C80" w:rsidRPr="009C6343" w:rsidRDefault="00063C80" w:rsidP="00DE00C0">
            <w:pPr>
              <w:rPr>
                <w:sz w:val="22"/>
                <w:szCs w:val="22"/>
              </w:rPr>
            </w:pPr>
          </w:p>
          <w:p w:rsidR="00063C80" w:rsidRPr="009C6343" w:rsidRDefault="00063C80" w:rsidP="00DE00C0">
            <w:pPr>
              <w:rPr>
                <w:sz w:val="22"/>
                <w:szCs w:val="22"/>
              </w:rPr>
            </w:pPr>
            <w:r w:rsidRPr="009C6343">
              <w:rPr>
                <w:sz w:val="22"/>
                <w:szCs w:val="22"/>
              </w:rPr>
              <w:t>créer UN NOUVEAU CLIENT LIVRE EN POLOGNE PAR COPIE sur le domaine 1000/10/07</w:t>
            </w:r>
          </w:p>
          <w:p w:rsidR="00063C80" w:rsidRPr="009C6343" w:rsidRDefault="00063C80" w:rsidP="00DE00C0">
            <w:pPr>
              <w:rPr>
                <w:sz w:val="22"/>
                <w:szCs w:val="22"/>
              </w:rPr>
            </w:pPr>
          </w:p>
          <w:p w:rsidR="00063C80" w:rsidRPr="009C6343" w:rsidRDefault="00063C80" w:rsidP="00DE00C0">
            <w:pPr>
              <w:rPr>
                <w:sz w:val="22"/>
                <w:szCs w:val="22"/>
              </w:rPr>
            </w:pPr>
            <w:r w:rsidRPr="009C6343">
              <w:rPr>
                <w:sz w:val="22"/>
                <w:szCs w:val="22"/>
              </w:rPr>
              <w:t>Créer un contrat en quantité de 500 000 unités au prix de 500 euro l’unité pour une période d’un an avec le client donneur d’Ordre 1000 ET VOTRE CLIENT Livré polonais sur la division 1200</w:t>
            </w:r>
          </w:p>
          <w:p w:rsidR="00063C80" w:rsidRPr="009C6343" w:rsidRDefault="00063C80" w:rsidP="00DE00C0">
            <w:pPr>
              <w:rPr>
                <w:caps/>
                <w:sz w:val="22"/>
                <w:szCs w:val="22"/>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client CDCL en référence à votre contrat pour 50000 unités en 2 échéances de 25000 avec un délai de 3 semaines et 8 semaines</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le document est complet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Sauvegarder </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Accéder à la commande </w:t>
            </w:r>
          </w:p>
        </w:tc>
        <w:tc>
          <w:tcPr>
            <w:tcW w:w="992"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contrat VA41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client livré VD01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commande en référence VA01</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w:t>
            </w:r>
          </w:p>
        </w:tc>
        <w:tc>
          <w:tcPr>
            <w:tcW w:w="993" w:type="dxa"/>
            <w:tcBorders>
              <w:top w:val="nil"/>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En en-tête de commande, onglet Partenaires, vérifier le pays de destination Pologne du partenaire livré.</w:t>
            </w:r>
          </w:p>
        </w:tc>
        <w:tc>
          <w:tcPr>
            <w:tcW w:w="992"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063C80" w:rsidRPr="009C6343" w:rsidRDefault="00063C80" w:rsidP="00DE00C0">
            <w:pPr>
              <w:pStyle w:val="table"/>
              <w:rPr>
                <w:rFonts w:ascii="Times New Roman" w:hAnsi="Times New Roman"/>
                <w:sz w:val="22"/>
                <w:szCs w:val="22"/>
                <w:lang w:val="fr-FR"/>
              </w:rPr>
            </w:pPr>
          </w:p>
        </w:tc>
        <w:tc>
          <w:tcPr>
            <w:tcW w:w="3685" w:type="dxa"/>
            <w:tcBorders>
              <w:top w:val="nil"/>
            </w:tcBorders>
          </w:tcPr>
          <w:p w:rsidR="00063C80" w:rsidRPr="009C6343" w:rsidRDefault="00063C80" w:rsidP="00DE00C0">
            <w:pPr>
              <w:pStyle w:val="table"/>
              <w:rPr>
                <w:rFonts w:ascii="Times New Roman" w:hAnsi="Times New Roman"/>
                <w:sz w:val="22"/>
                <w:szCs w:val="22"/>
                <w:lang w:val="fr-FR"/>
              </w:rPr>
            </w:pPr>
          </w:p>
        </w:tc>
        <w:tc>
          <w:tcPr>
            <w:tcW w:w="993" w:type="dxa"/>
            <w:tcBorders>
              <w:top w:val="nil"/>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En en-tête de commande, onglet Expédition, vérifiez la condition d’expédition</w:t>
            </w:r>
          </w:p>
        </w:tc>
        <w:tc>
          <w:tcPr>
            <w:tcW w:w="992" w:type="dxa"/>
            <w:tcBorders>
              <w:top w:val="nil"/>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nil"/>
            </w:tcBorders>
          </w:tcPr>
          <w:p w:rsidR="00063C80" w:rsidRPr="009C6343" w:rsidRDefault="00063C80" w:rsidP="00DE00C0">
            <w:pPr>
              <w:pStyle w:val="table"/>
              <w:rPr>
                <w:rFonts w:ascii="Times New Roman" w:hAnsi="Times New Roman"/>
                <w:sz w:val="22"/>
                <w:szCs w:val="22"/>
                <w:lang w:val="fr-FR"/>
              </w:rPr>
            </w:pPr>
          </w:p>
        </w:tc>
        <w:tc>
          <w:tcPr>
            <w:tcW w:w="3685" w:type="dxa"/>
            <w:tcBorders>
              <w:top w:val="nil"/>
            </w:tcBorders>
          </w:tcPr>
          <w:p w:rsidR="00063C80" w:rsidRPr="009C6343" w:rsidRDefault="00063C80" w:rsidP="00DE00C0">
            <w:pPr>
              <w:pStyle w:val="table"/>
              <w:rPr>
                <w:rFonts w:ascii="Times New Roman" w:hAnsi="Times New Roman"/>
                <w:sz w:val="22"/>
                <w:szCs w:val="22"/>
                <w:lang w:val="fr-FR"/>
              </w:rPr>
            </w:pPr>
          </w:p>
        </w:tc>
        <w:tc>
          <w:tcPr>
            <w:tcW w:w="993" w:type="dxa"/>
            <w:tcBorders>
              <w:top w:val="nil"/>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Sur les données de poste, onglet Expédition, vérifiez l’acheminement</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Vérifiez la disponibilité. Approvisionner si nécessaire.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Livrer la première échéance</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Sauvegarder la livraison </w:t>
            </w:r>
          </w:p>
          <w:p w:rsidR="00063C80" w:rsidRPr="009C6343" w:rsidRDefault="00063C80" w:rsidP="00DE00C0">
            <w:pPr>
              <w:pStyle w:val="table"/>
              <w:rPr>
                <w:rFonts w:ascii="Times New Roman" w:hAnsi="Times New Roman"/>
                <w:sz w:val="22"/>
                <w:szCs w:val="22"/>
                <w:lang w:val="fr-FR"/>
              </w:rPr>
            </w:pPr>
          </w:p>
        </w:tc>
        <w:tc>
          <w:tcPr>
            <w:tcW w:w="992"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2</w:t>
            </w:r>
          </w:p>
        </w:tc>
        <w:tc>
          <w:tcPr>
            <w:tcW w:w="2977"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livraison</w:t>
            </w:r>
          </w:p>
        </w:tc>
        <w:tc>
          <w:tcPr>
            <w:tcW w:w="3685" w:type="dxa"/>
          </w:tcPr>
          <w:p w:rsidR="00063C80" w:rsidRPr="009C6343" w:rsidRDefault="00063C80" w:rsidP="00DE00C0">
            <w:pPr>
              <w:pStyle w:val="table"/>
              <w:rPr>
                <w:rFonts w:ascii="Times New Roman" w:hAnsi="Times New Roman"/>
                <w:sz w:val="22"/>
                <w:szCs w:val="22"/>
                <w:lang w:val="fr-FR"/>
              </w:rPr>
            </w:pPr>
          </w:p>
        </w:tc>
        <w:tc>
          <w:tcPr>
            <w:tcW w:w="993" w:type="dxa"/>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Vérifier s’il existe une structure d’information avec les données suivantes :</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Numéro des bons de livraisons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Nombre de lots expédiés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Nombre de palettes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Nombre de cartons</w:t>
            </w:r>
          </w:p>
        </w:tc>
        <w:tc>
          <w:tcPr>
            <w:tcW w:w="992"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p w:rsidR="00063C80" w:rsidRPr="009C6343" w:rsidRDefault="00063C80" w:rsidP="00DE00C0">
            <w:pPr>
              <w:pStyle w:val="table"/>
              <w:rPr>
                <w:rFonts w:ascii="Times New Roman" w:hAnsi="Times New Roman"/>
                <w:sz w:val="22"/>
                <w:szCs w:val="22"/>
                <w:lang w:val="fr-FR"/>
              </w:rPr>
            </w:pP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MCSI - Analyse individuelle</w:t>
            </w:r>
          </w:p>
        </w:tc>
        <w:tc>
          <w:tcPr>
            <w:tcW w:w="3685" w:type="dxa"/>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Quels points de paramétrage faut-il gérer pour avoir ces informations ?</w:t>
            </w:r>
          </w:p>
        </w:tc>
        <w:tc>
          <w:tcPr>
            <w:tcW w:w="993" w:type="dxa"/>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s’il existe des reports pour sortir sur une période donnée le nombre de bons de livraison créés avec valeur ou quantité, vos articles, vos clients,...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Vérifier les données</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une variante de sélection sur la VL06O pour sélectionner uniquement les livraisons des divisions 1000 à 1300, vos articles et vos clients</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rPr>
            </w:pPr>
            <w:r w:rsidRPr="009C6343">
              <w:rPr>
                <w:rFonts w:ascii="Times New Roman" w:hAnsi="Times New Roman"/>
                <w:sz w:val="22"/>
                <w:szCs w:val="22"/>
              </w:rPr>
              <w:t>Data browser SE16</w:t>
            </w:r>
          </w:p>
          <w:p w:rsidR="00063C80" w:rsidRPr="009C6343" w:rsidRDefault="00063C80" w:rsidP="00DE00C0">
            <w:pPr>
              <w:pStyle w:val="table"/>
              <w:rPr>
                <w:rFonts w:ascii="Times New Roman" w:hAnsi="Times New Roman"/>
                <w:sz w:val="22"/>
                <w:szCs w:val="22"/>
              </w:rPr>
            </w:pPr>
            <w:r w:rsidRPr="009C6343">
              <w:rPr>
                <w:rFonts w:ascii="Times New Roman" w:hAnsi="Times New Roman"/>
                <w:sz w:val="22"/>
                <w:szCs w:val="22"/>
              </w:rPr>
              <w:t>Quick viewer SQVI</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MCTA – Client</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VL06O - Moniteur livraison sortante</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un bon de livraison sans référence à une commande client avec le client T-S62A## et l’article T-ATD## sur la division 1000</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Créer bon de livraison sans référence à une commande client</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Faire la SM sur ce BL</w:t>
            </w:r>
          </w:p>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Annuler la SM</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r w:rsidRPr="009C6343">
              <w:rPr>
                <w:rFonts w:ascii="Times New Roman" w:hAnsi="Times New Roman"/>
                <w:sz w:val="22"/>
                <w:szCs w:val="22"/>
                <w:lang w:val="fr-FR"/>
              </w:rPr>
              <w:t>Annuler SM VL09</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spacing w:before="100" w:beforeAutospacing="1" w:after="100" w:afterAutospacing="1"/>
              <w:outlineLvl w:val="2"/>
              <w:rPr>
                <w:b/>
                <w:bCs/>
                <w:color w:val="000080"/>
                <w:sz w:val="22"/>
                <w:szCs w:val="22"/>
              </w:rPr>
            </w:pPr>
            <w:r w:rsidRPr="009C6343">
              <w:rPr>
                <w:sz w:val="22"/>
                <w:szCs w:val="22"/>
              </w:rPr>
              <w:t>Quel sont les conséquences de l’annulation de la SM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Suite à un salon international, vous nouez une relation commerciale avec un nouveau client allemand.</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Vous créez une fiche client Donneur d’ordre 0001 sur le domaine commercial 1000/10/07 par copie du client 1000</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Vous modifiez les données suivantes :</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Zone transport : D000080000</w:t>
            </w:r>
            <w:r w:rsidRPr="009C6343">
              <w:rPr>
                <w:rStyle w:val="apple-converted-space"/>
                <w:rFonts w:ascii="Times New Roman" w:hAnsi="Times New Roman"/>
                <w:sz w:val="22"/>
                <w:szCs w:val="22"/>
                <w:lang w:val="fr-FR"/>
              </w:rPr>
              <w:tab/>
              <w:t>Z. postale Munich</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Groupe de prix client : 02</w:t>
            </w:r>
            <w:r w:rsidRPr="009C6343">
              <w:rPr>
                <w:rStyle w:val="apple-converted-space"/>
                <w:rFonts w:ascii="Times New Roman" w:hAnsi="Times New Roman"/>
                <w:sz w:val="22"/>
                <w:szCs w:val="22"/>
                <w:lang w:val="fr-FR"/>
              </w:rPr>
              <w:tab/>
              <w:t>Acheteur occasionnel</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Groupe de clients : 02</w:t>
            </w:r>
            <w:r w:rsidRPr="009C6343">
              <w:rPr>
                <w:rStyle w:val="apple-converted-space"/>
                <w:rFonts w:ascii="Times New Roman" w:hAnsi="Times New Roman"/>
                <w:sz w:val="22"/>
                <w:szCs w:val="22"/>
                <w:lang w:val="fr-FR"/>
              </w:rPr>
              <w:tab/>
              <w:t>Commerce</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Livraison complète par commande client impérative</w:t>
            </w:r>
          </w:p>
          <w:p w:rsidR="00063C80" w:rsidRPr="009C6343" w:rsidRDefault="00063C80" w:rsidP="00DE00C0">
            <w:pPr>
              <w:pStyle w:val="Titre3"/>
              <w:ind w:left="0"/>
              <w:rPr>
                <w:rStyle w:val="apple-converted-space"/>
                <w:b w:val="0"/>
                <w:sz w:val="22"/>
                <w:szCs w:val="22"/>
              </w:rPr>
            </w:pPr>
            <w:r w:rsidRPr="009C6343">
              <w:rPr>
                <w:rStyle w:val="apple-converted-space"/>
                <w:b w:val="0"/>
                <w:sz w:val="22"/>
                <w:szCs w:val="22"/>
              </w:rPr>
              <w:lastRenderedPageBreak/>
              <w:t>Priorité de livraison : 03</w:t>
            </w:r>
            <w:r w:rsidRPr="009C6343">
              <w:rPr>
                <w:rStyle w:val="apple-converted-space"/>
                <w:b w:val="0"/>
                <w:sz w:val="22"/>
                <w:szCs w:val="22"/>
              </w:rPr>
              <w:tab/>
            </w:r>
            <w:r w:rsidRPr="009C6343">
              <w:rPr>
                <w:rStyle w:val="apple-converted-space"/>
                <w:b w:val="0"/>
                <w:sz w:val="22"/>
                <w:szCs w:val="22"/>
              </w:rPr>
              <w:tab/>
              <w:t>Basse</w:t>
            </w:r>
          </w:p>
          <w:p w:rsidR="00063C80" w:rsidRPr="009C6343" w:rsidRDefault="00063C80" w:rsidP="00DE00C0">
            <w:pPr>
              <w:pStyle w:val="Retraitnormal"/>
              <w:ind w:left="0"/>
              <w:rPr>
                <w:rStyle w:val="apple-converted-space"/>
                <w:sz w:val="22"/>
                <w:szCs w:val="22"/>
              </w:rPr>
            </w:pPr>
            <w:r w:rsidRPr="009C6343">
              <w:rPr>
                <w:rStyle w:val="apple-converted-space"/>
                <w:sz w:val="22"/>
                <w:szCs w:val="22"/>
              </w:rPr>
              <w:t>Condition paiement : 0001</w:t>
            </w:r>
            <w:r w:rsidRPr="009C6343">
              <w:rPr>
                <w:rStyle w:val="apple-converted-space"/>
                <w:sz w:val="22"/>
                <w:szCs w:val="22"/>
              </w:rPr>
              <w:tab/>
              <w:t>payable immédiatement sans déduction</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Devise : EURO</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Livraison complète obligatoire</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Dates de facturation : Calendrier fin de mois</w:t>
            </w:r>
          </w:p>
          <w:p w:rsidR="00063C80" w:rsidRPr="009C6343" w:rsidRDefault="00063C80" w:rsidP="00DE00C0">
            <w:pPr>
              <w:pStyle w:val="table"/>
              <w:rPr>
                <w:rFonts w:ascii="Times New Roman" w:hAnsi="Times New Roman"/>
                <w:sz w:val="22"/>
                <w:szCs w:val="22"/>
                <w:lang w:val="fr-FR"/>
              </w:rPr>
            </w:pPr>
            <w:r w:rsidRPr="009C6343">
              <w:rPr>
                <w:rStyle w:val="apple-converted-space"/>
                <w:rFonts w:ascii="Times New Roman" w:hAnsi="Times New Roman"/>
                <w:sz w:val="22"/>
                <w:szCs w:val="22"/>
                <w:lang w:val="fr-FR"/>
              </w:rPr>
              <w:t>Classification fiscale pour tous les pays : imposable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rPr>
            </w:pPr>
            <w:r w:rsidRPr="009C6343">
              <w:rPr>
                <w:rStyle w:val="apple-converted-space"/>
                <w:rFonts w:ascii="Times New Roman" w:hAnsi="Times New Roman"/>
                <w:sz w:val="22"/>
                <w:szCs w:val="22"/>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Création de fiches clients</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VD01</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XD01</w:t>
            </w:r>
          </w:p>
          <w:p w:rsidR="00063C80" w:rsidRPr="009C6343" w:rsidRDefault="00063C80" w:rsidP="00DE00C0">
            <w:pPr>
              <w:pStyle w:val="table"/>
              <w:rPr>
                <w:rStyle w:val="apple-converted-space"/>
                <w:rFonts w:ascii="Times New Roman" w:hAnsi="Times New Roman"/>
                <w:sz w:val="22"/>
                <w:szCs w:val="22"/>
                <w:lang w:val="fr-FR"/>
              </w:rPr>
            </w:pPr>
          </w:p>
          <w:p w:rsidR="00063C80" w:rsidRPr="009C6343" w:rsidRDefault="00063C80" w:rsidP="00DE00C0">
            <w:pPr>
              <w:pStyle w:val="table"/>
              <w:rPr>
                <w:rStyle w:val="apple-converted-space"/>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lastRenderedPageBreak/>
              <w:t xml:space="preserve">Vous créez une première offre (OF) pour ce client avec le pour la livraison de l’article </w:t>
            </w:r>
            <w:r w:rsidRPr="009C6343">
              <w:rPr>
                <w:rFonts w:ascii="Times New Roman" w:hAnsi="Times New Roman"/>
                <w:sz w:val="22"/>
                <w:szCs w:val="22"/>
                <w:lang w:val="fr-FR"/>
              </w:rPr>
              <w:t xml:space="preserve">T-ATD## </w:t>
            </w:r>
            <w:r w:rsidRPr="009C6343">
              <w:rPr>
                <w:rStyle w:val="apple-converted-space"/>
                <w:rFonts w:ascii="Times New Roman" w:hAnsi="Times New Roman"/>
                <w:sz w:val="22"/>
                <w:szCs w:val="22"/>
                <w:lang w:val="fr-FR"/>
              </w:rPr>
              <w:t>avec une quantité de 1000000 au prix de 450 Euro l’unité (PR00)</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L’Offre sera valable 6 mois</w:t>
            </w:r>
          </w:p>
          <w:p w:rsidR="00063C80" w:rsidRPr="009C6343" w:rsidRDefault="00063C80" w:rsidP="00DE00C0">
            <w:pPr>
              <w:pStyle w:val="table"/>
              <w:rPr>
                <w:rStyle w:val="apple-converted-space"/>
                <w:rFonts w:ascii="Times New Roman" w:hAnsi="Times New Roman"/>
                <w:sz w:val="22"/>
                <w:szCs w:val="22"/>
                <w:lang w:val="fr-FR"/>
              </w:rPr>
            </w:pPr>
            <w:r w:rsidRPr="009C6343">
              <w:rPr>
                <w:rStyle w:val="apple-converted-space"/>
                <w:rFonts w:ascii="Times New Roman" w:hAnsi="Times New Roman"/>
                <w:sz w:val="22"/>
                <w:szCs w:val="22"/>
                <w:lang w:val="fr-FR"/>
              </w:rPr>
              <w:t>Avant d’envoyer votre offre, vous vérifiez qu’elle est complète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color w:val="000000"/>
                <w:sz w:val="22"/>
                <w:szCs w:val="22"/>
                <w:shd w:val="clear" w:color="auto" w:fill="FFFFFF"/>
              </w:rPr>
            </w:pPr>
            <w:r w:rsidRPr="009C6343">
              <w:rPr>
                <w:rStyle w:val="apple-converted-space"/>
                <w:rFonts w:ascii="Times New Roman" w:hAnsi="Times New Roman"/>
                <w:color w:val="000000"/>
                <w:sz w:val="22"/>
                <w:szCs w:val="22"/>
                <w:shd w:val="clear" w:color="auto" w:fill="FFFFFF"/>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color w:val="000000"/>
                <w:sz w:val="22"/>
                <w:szCs w:val="22"/>
                <w:lang w:val="fr-FR"/>
              </w:rPr>
            </w:pPr>
            <w:r w:rsidRPr="009C6343">
              <w:rPr>
                <w:rStyle w:val="apple-converted-space"/>
                <w:rFonts w:ascii="Times New Roman" w:hAnsi="Times New Roman"/>
                <w:color w:val="000000"/>
                <w:sz w:val="22"/>
                <w:szCs w:val="22"/>
                <w:lang w:val="fr-FR"/>
              </w:rPr>
              <w:t>Création des offres</w:t>
            </w:r>
          </w:p>
          <w:p w:rsidR="00063C80" w:rsidRPr="009C6343" w:rsidRDefault="00063C80" w:rsidP="00DE00C0">
            <w:pPr>
              <w:pStyle w:val="table"/>
              <w:rPr>
                <w:rStyle w:val="apple-converted-space"/>
                <w:rFonts w:ascii="Times New Roman" w:hAnsi="Times New Roman"/>
                <w:color w:val="000000"/>
                <w:sz w:val="22"/>
                <w:szCs w:val="22"/>
                <w:lang w:val="fr-FR"/>
              </w:rPr>
            </w:pPr>
            <w:r w:rsidRPr="009C6343">
              <w:rPr>
                <w:rStyle w:val="apple-converted-space"/>
                <w:rFonts w:ascii="Times New Roman" w:hAnsi="Times New Roman"/>
                <w:color w:val="000000"/>
                <w:sz w:val="22"/>
                <w:szCs w:val="22"/>
                <w:lang w:val="fr-FR"/>
              </w:rPr>
              <w:t>Modification des offres</w:t>
            </w:r>
          </w:p>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r w:rsidRPr="009C6343">
              <w:rPr>
                <w:rStyle w:val="apple-converted-space"/>
                <w:rFonts w:ascii="Times New Roman" w:hAnsi="Times New Roman"/>
                <w:color w:val="000000"/>
                <w:sz w:val="22"/>
                <w:szCs w:val="22"/>
                <w:lang w:val="fr-FR"/>
              </w:rPr>
              <w:t>Vérification protocole</w:t>
            </w:r>
            <w:r w:rsidRPr="009C6343">
              <w:rPr>
                <w:rStyle w:val="apple-converted-space"/>
                <w:rFonts w:ascii="Times New Roman" w:hAnsi="Times New Roman"/>
                <w:color w:val="000000"/>
                <w:sz w:val="22"/>
                <w:szCs w:val="22"/>
                <w:shd w:val="clear" w:color="auto" w:fill="FFFFFF"/>
                <w:lang w:val="fr-FR"/>
              </w:rPr>
              <w:t xml:space="preserve"> </w:t>
            </w:r>
          </w:p>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r w:rsidRPr="009C6343">
              <w:rPr>
                <w:rStyle w:val="apple-converted-space"/>
                <w:rFonts w:ascii="Times New Roman" w:hAnsi="Times New Roman"/>
                <w:color w:val="000000"/>
                <w:sz w:val="22"/>
                <w:szCs w:val="22"/>
                <w:shd w:val="clear" w:color="auto" w:fill="FFFFFF"/>
                <w:lang w:val="fr-FR"/>
              </w:rPr>
              <w:t>VA21</w:t>
            </w:r>
          </w:p>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r w:rsidRPr="009C6343">
              <w:rPr>
                <w:rStyle w:val="apple-converted-space"/>
                <w:rFonts w:ascii="Times New Roman" w:hAnsi="Times New Roman"/>
                <w:color w:val="000000"/>
                <w:sz w:val="22"/>
                <w:szCs w:val="22"/>
                <w:shd w:val="clear" w:color="auto" w:fill="FFFFFF"/>
                <w:lang w:val="fr-FR"/>
              </w:rPr>
              <w:t>VA22</w:t>
            </w:r>
          </w:p>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r w:rsidRPr="009C6343">
              <w:rPr>
                <w:rStyle w:val="apple-converted-space"/>
                <w:rFonts w:ascii="Times New Roman" w:hAnsi="Times New Roman"/>
                <w:color w:val="000000"/>
                <w:sz w:val="22"/>
                <w:szCs w:val="22"/>
                <w:shd w:val="clear" w:color="auto" w:fill="FFFFFF"/>
                <w:lang w:val="fr-FR"/>
              </w:rPr>
              <w:t>V.04</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r w:rsidRPr="009C6343">
              <w:rPr>
                <w:rFonts w:ascii="Times New Roman" w:hAnsi="Times New Roman"/>
                <w:sz w:val="22"/>
                <w:szCs w:val="22"/>
                <w:lang w:val="fr-FR"/>
              </w:rPr>
              <w:t xml:space="preserve"> </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commercial vous demande si vous pouvez faire une offre plus intéressante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modifiez le prix de votre offre à 445 Euro l’unité</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Style w:val="apple-converted-space"/>
                <w:rFonts w:ascii="Times New Roman" w:hAnsi="Times New Roman"/>
                <w:sz w:val="22"/>
                <w:szCs w:val="22"/>
                <w:lang w:val="fr-FR"/>
              </w:rPr>
              <w:t>Avant d’envoyer votre offre, v</w:t>
            </w:r>
            <w:r w:rsidRPr="009C6343">
              <w:rPr>
                <w:rFonts w:ascii="Times New Roman" w:hAnsi="Times New Roman"/>
                <w:color w:val="000000"/>
                <w:sz w:val="22"/>
                <w:szCs w:val="22"/>
                <w:shd w:val="clear" w:color="auto" w:fill="FFFFFF"/>
                <w:lang w:val="fr-FR"/>
              </w:rPr>
              <w:t>ous affichez toutes les modifications qui ont été apportées dans votre offre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Style w:val="apple-converted-space"/>
                <w:rFonts w:ascii="Times New Roman" w:hAnsi="Times New Roman"/>
                <w:sz w:val="22"/>
                <w:szCs w:val="22"/>
                <w:lang w:val="fr-FR"/>
              </w:rPr>
              <w:t>Vous envoyez ensuite votre offre au client</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Style w:val="apple-converted-space"/>
                <w:rFonts w:ascii="Times New Roman" w:hAnsi="Times New Roman"/>
                <w:color w:val="000000"/>
                <w:sz w:val="22"/>
                <w:szCs w:val="22"/>
                <w:lang w:val="fr-FR"/>
              </w:rPr>
            </w:pPr>
            <w:r w:rsidRPr="009C6343">
              <w:rPr>
                <w:rStyle w:val="apple-converted-space"/>
                <w:rFonts w:ascii="Times New Roman" w:hAnsi="Times New Roman"/>
                <w:color w:val="000000"/>
                <w:sz w:val="22"/>
                <w:szCs w:val="22"/>
                <w:lang w:val="fr-FR"/>
              </w:rPr>
              <w:t>Historique des modifications des offres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VA22</w:t>
            </w:r>
          </w:p>
          <w:p w:rsidR="00063C80" w:rsidRPr="009C6343" w:rsidRDefault="00063C80" w:rsidP="00DE00C0">
            <w:pPr>
              <w:pStyle w:val="table"/>
              <w:rPr>
                <w:rStyle w:val="apple-converted-space"/>
                <w:rFonts w:ascii="Times New Roman" w:hAnsi="Times New Roman"/>
                <w:color w:val="000000"/>
                <w:sz w:val="22"/>
                <w:szCs w:val="22"/>
                <w:lang w:val="fr-FR"/>
              </w:rPr>
            </w:pPr>
            <w:r w:rsidRPr="009C6343">
              <w:rPr>
                <w:rFonts w:ascii="Times New Roman" w:hAnsi="Times New Roman"/>
                <w:color w:val="000000"/>
                <w:sz w:val="22"/>
                <w:szCs w:val="22"/>
                <w:shd w:val="clear" w:color="auto" w:fill="FFFFFF"/>
                <w:lang w:val="fr-FR"/>
              </w:rPr>
              <w:t>VA23</w:t>
            </w: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d’un nouvel article :</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Article commercialisable (HAWA)</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Branche Commerce</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Division 1000</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organisation commerciale 1000, votre canal de distribution 01</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Désignation Tablette NFGRIPA##</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Unité PC</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secteur d’activité 00</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Division de livraison 1000</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Classification fiscale 1</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Quantité minimale cde client : 50000 pièces</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Groupe de type de poste : NORM</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Poids brut : 100 G</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Poids net : 100G </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rPr>
            </w:pPr>
            <w:r w:rsidRPr="009C6343">
              <w:rPr>
                <w:rFonts w:ascii="Times New Roman" w:hAnsi="Times New Roman"/>
                <w:color w:val="000000"/>
                <w:sz w:val="22"/>
                <w:szCs w:val="22"/>
                <w:shd w:val="clear" w:color="auto" w:fill="FFFFFF"/>
              </w:rPr>
              <w:t>Groupe de transport : 0001</w:t>
            </w:r>
            <w:r w:rsidRPr="009C6343">
              <w:rPr>
                <w:rFonts w:ascii="Times New Roman" w:hAnsi="Times New Roman"/>
                <w:color w:val="000000"/>
                <w:sz w:val="22"/>
                <w:szCs w:val="22"/>
                <w:shd w:val="clear" w:color="auto" w:fill="FFFFFF"/>
              </w:rPr>
              <w:tab/>
              <w:t xml:space="preserve">Sur palettes </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rPr>
            </w:pPr>
            <w:r w:rsidRPr="009C6343">
              <w:rPr>
                <w:rFonts w:ascii="Times New Roman" w:hAnsi="Times New Roman"/>
                <w:color w:val="000000"/>
                <w:sz w:val="22"/>
                <w:szCs w:val="22"/>
                <w:shd w:val="clear" w:color="auto" w:fill="FFFFFF"/>
              </w:rPr>
              <w:t>Groupe de chargement : chariot élévateur</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rPr>
            </w:pPr>
            <w:r w:rsidRPr="009C6343">
              <w:rPr>
                <w:rFonts w:ascii="Times New Roman" w:hAnsi="Times New Roman"/>
                <w:color w:val="000000"/>
                <w:sz w:val="22"/>
                <w:szCs w:val="22"/>
                <w:shd w:val="clear" w:color="auto" w:fill="FFFFFF"/>
              </w:rPr>
              <w:t>Classe de valorisation 3100</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rPr>
            </w:pPr>
            <w:r w:rsidRPr="009C6343">
              <w:rPr>
                <w:rFonts w:ascii="Times New Roman" w:hAnsi="Times New Roman"/>
                <w:color w:val="000000"/>
                <w:sz w:val="22"/>
                <w:szCs w:val="22"/>
                <w:shd w:val="clear" w:color="auto" w:fill="FFFFFF"/>
              </w:rPr>
              <w:t>Prix standard 200</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rPr>
            </w:pPr>
            <w:r w:rsidRPr="009C6343">
              <w:rPr>
                <w:rFonts w:ascii="Times New Roman" w:hAnsi="Times New Roman"/>
                <w:color w:val="000000"/>
                <w:sz w:val="22"/>
                <w:szCs w:val="22"/>
                <w:shd w:val="clear" w:color="auto" w:fill="FFFFFF"/>
              </w:rPr>
              <w:t>Géré par lot</w:t>
            </w:r>
          </w:p>
          <w:p w:rsidR="00063C80" w:rsidRPr="009C6343" w:rsidRDefault="00063C80" w:rsidP="00DE00C0">
            <w:pPr>
              <w:pStyle w:val="table"/>
              <w:numPr>
                <w:ilvl w:val="0"/>
                <w:numId w:val="4"/>
              </w:numPr>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Créer les vues planifications par copie du code article P-103 (division 1000 et magasin 0001)</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d’un article commercialisable</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MM01</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MMH1 - Pdt commercialisable</w:t>
            </w: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Vous créez une deuxième offre de type OF d’une quantité de 100 pièces suite à une foire internationale avec les caractéristiques suivantes avec votre article :</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Ajouter le texte de commande : Devis WXERI##</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Motif de commande Contact lors d’une foire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Prix brut 189 euro pièce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Désactiver la livraison complète et accepter les livraisons partielles pour le poste</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Modifier les échéances à</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Echéance de livraison 1 : Juillet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Echéance de livraison 2 : Aout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Condition de paiement : 0003</w:t>
            </w:r>
            <w:r w:rsidRPr="009C6343">
              <w:rPr>
                <w:rFonts w:ascii="Times New Roman" w:hAnsi="Times New Roman"/>
                <w:color w:val="000000"/>
                <w:sz w:val="22"/>
                <w:szCs w:val="22"/>
                <w:shd w:val="clear" w:color="auto" w:fill="FFFFFF"/>
                <w:lang w:val="fr-FR"/>
              </w:rPr>
              <w:tab/>
              <w:t>Pour facturation jusqu'au 15 du mois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Blocage livraison : Doc export manquent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Sauvegarder votre offre</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Créer une offre client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 VA21</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Comme votre client gère un article avec un numéro différent WX1222 de celui que votre entreprise utilise pour la tablette Tablette NFGRIPA##, une information client-article est à créer.</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Vous créer une fiche client article sur la division 1200.</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d'informations client-article VD51</w:t>
            </w: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Votre premier client accepte votre offre. Vous créez un contrat en quantité de pièces pour votre article tablette en référence à votre offre (OF) pour une période de 8 mois.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vérifiez que votre contrat est complet.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sauvegardez le contrat.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Votre seconde offre n’est pas retenue. Vous l’annulez.</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Création des contrats en quantité VA41</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Modification d’une offre VA22</w:t>
            </w:r>
          </w:p>
          <w:p w:rsidR="00063C80" w:rsidRPr="009C6343" w:rsidRDefault="00063C80" w:rsidP="00DE00C0">
            <w:pPr>
              <w:pStyle w:val="table"/>
              <w:rPr>
                <w:rFonts w:ascii="Times New Roman" w:hAnsi="Times New Roman"/>
                <w:color w:val="000000"/>
                <w:sz w:val="22"/>
                <w:szCs w:val="22"/>
                <w:shd w:val="clear" w:color="auto" w:fill="FFFFFF"/>
                <w:lang w:val="fr-FR"/>
              </w:rPr>
            </w:pP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gérez un enregistrement de conditions spécifiques pour ce client pour des commandes hors contrat.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Vous gérez </w:t>
            </w:r>
            <w:r w:rsidRPr="009C6343">
              <w:rPr>
                <w:rStyle w:val="apple-converted-space"/>
                <w:rFonts w:ascii="Times New Roman" w:hAnsi="Times New Roman"/>
                <w:color w:val="000000"/>
                <w:sz w:val="22"/>
                <w:szCs w:val="22"/>
                <w:shd w:val="clear" w:color="auto" w:fill="FFFFFF"/>
                <w:lang w:val="fr-FR"/>
              </w:rPr>
              <w:t xml:space="preserve">un </w:t>
            </w:r>
            <w:r w:rsidRPr="009C6343">
              <w:rPr>
                <w:rFonts w:ascii="Times New Roman" w:hAnsi="Times New Roman"/>
                <w:color w:val="000000"/>
                <w:sz w:val="22"/>
                <w:szCs w:val="22"/>
                <w:shd w:val="clear" w:color="auto" w:fill="FFFFFF"/>
                <w:lang w:val="fr-FR"/>
              </w:rPr>
              <w:t>type de condition PR00 client/article à</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255 euro la pièce pour 1 an</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Gestion avec sélection via le type de condition VK11</w:t>
            </w:r>
          </w:p>
          <w:p w:rsidR="00063C80" w:rsidRPr="009C6343" w:rsidRDefault="00063C80" w:rsidP="00DE00C0">
            <w:pPr>
              <w:pStyle w:val="table"/>
              <w:rPr>
                <w:rFonts w:ascii="Times New Roman" w:hAnsi="Times New Roman"/>
                <w:color w:val="000000"/>
                <w:sz w:val="22"/>
                <w:szCs w:val="22"/>
                <w:shd w:val="clear" w:color="auto" w:fill="FFFFFF"/>
                <w:lang w:val="fr-FR"/>
              </w:rPr>
            </w:pP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modifiez votre enregistrement de conditions manuellement</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définissez un barème prix :</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255 euro la pièce pour 1 an jusqu’à 1000 pièces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244 euro la pièce à partir de 500 pièces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Vous sauvegardez</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Modification des enregistrements de conditions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Barèmes prix VK12</w:t>
            </w:r>
          </w:p>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063C80" w:rsidRPr="009C6343" w:rsidTr="00DE00C0">
        <w:tc>
          <w:tcPr>
            <w:tcW w:w="5528"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Suite au passage d’un auditeur, vous devez sortir la liste de vos modifications de vos conditions de prix </w:t>
            </w:r>
          </w:p>
        </w:tc>
        <w:tc>
          <w:tcPr>
            <w:tcW w:w="992"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Documents de modification pour les enregistrements de conditions</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 xml:space="preserve">VK12 OU VK13 </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Ou</w:t>
            </w:r>
          </w:p>
          <w:p w:rsidR="00063C80" w:rsidRPr="009C6343" w:rsidRDefault="00063C80" w:rsidP="00DE00C0">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t>S_P6B_120000142</w:t>
            </w:r>
          </w:p>
        </w:tc>
        <w:tc>
          <w:tcPr>
            <w:tcW w:w="3685"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c>
          <w:tcPr>
            <w:tcW w:w="993" w:type="dxa"/>
            <w:tcBorders>
              <w:top w:val="single" w:sz="4" w:space="0" w:color="auto"/>
              <w:left w:val="single" w:sz="4" w:space="0" w:color="auto"/>
              <w:bottom w:val="single" w:sz="4" w:space="0" w:color="auto"/>
              <w:right w:val="single" w:sz="4" w:space="0" w:color="auto"/>
            </w:tcBorders>
          </w:tcPr>
          <w:p w:rsidR="00063C80" w:rsidRPr="009C6343" w:rsidRDefault="00063C80" w:rsidP="00DE00C0">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b/>
                <w:i/>
                <w:sz w:val="22"/>
                <w:szCs w:val="22"/>
                <w:u w:val="single"/>
                <w:lang w:val="fr-FR"/>
              </w:rPr>
            </w:pPr>
            <w:r w:rsidRPr="009C6343">
              <w:rPr>
                <w:rFonts w:ascii="Times New Roman" w:hAnsi="Times New Roman"/>
                <w:b/>
                <w:i/>
                <w:sz w:val="22"/>
                <w:szCs w:val="22"/>
                <w:u w:val="single"/>
                <w:lang w:val="fr-FR"/>
              </w:rPr>
              <w:t>Synthèse des données de base et de l’organisation dans PP</w:t>
            </w:r>
          </w:p>
          <w:p w:rsidR="00BE226A" w:rsidRPr="009C6343" w:rsidRDefault="00BE226A" w:rsidP="00DE00C0">
            <w:pPr>
              <w:pStyle w:val="table"/>
              <w:rPr>
                <w:rFonts w:ascii="Times New Roman" w:hAnsi="Times New Roman"/>
                <w:sz w:val="22"/>
                <w:szCs w:val="22"/>
                <w:lang w:val="fr-FR"/>
              </w:rPr>
            </w:pP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la fiche article du produit P-100 de la division 1000. Sélectionnez et affichez les vues données de base, classification, MRP, préparation du travail et calcul du coût de revient</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l’unité de quantité de base de l’article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Quelles unités de quantités alternatives existe-t-il pour l’article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Combien de produits P-100 sont placés sur palette individuelle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type d’article de P-100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De quelle classe d’articles le produit P-100 fait il partie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la hauteur de refoulement et la vitesse de rotation de P-100 ?</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Afficher fiche article MM03</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Utilisez le système de classification pour identifier d’autres produits ayant la même hauteur de refoulement et la même vitesse de rotation que le produit P-100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Combien de produits ont la même hauteur de refoulement et la même vitesse de rotation que P-100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Comparez P-400 à P-100. Que remarquez vous ? </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CT12 - Utilisation caractéristiques/valeurs de caractéristique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CL6BN - Répertoire des objets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CL6O - +- Comparais. objets</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la nomenclature de fabrication du produit P-100 dans la division 1000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la définition de l’utilisation de nomenclature 1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le statut de la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Quand cette nomenclature est elle devenue valable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la quantité de base de la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type de poste du poste 20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type de poste du poste 70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type de poste du poste 80 ?</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Afficher nomenclature CS03</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Ouvrez une autre session et affichez la gamme validée du produit P-100 dans la division 1000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utilisation est autorisée pour la gamme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le statut de la gamme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 quelle date cette gamme est elle devenue valable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poste de travail va exécuter l’opération 10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temps standard alloué pour l’opération 10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Quel composant de la nomenclature de fabrication a été affecté à l’opération 40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Est-ce que le composant 100-600 fait l’objet d’une sortie rétroactive si la fabrication s’effectue à l’aide de cette gamme ?</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Gamme de fabrication CA03 – Afficher</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b/>
                <w:i/>
                <w:sz w:val="22"/>
                <w:szCs w:val="22"/>
                <w:u w:val="single"/>
                <w:lang w:val="fr-FR"/>
              </w:rPr>
            </w:pPr>
            <w:r w:rsidRPr="009C6343">
              <w:rPr>
                <w:rFonts w:ascii="Times New Roman" w:hAnsi="Times New Roman"/>
                <w:b/>
                <w:i/>
                <w:sz w:val="22"/>
                <w:szCs w:val="22"/>
                <w:u w:val="single"/>
                <w:lang w:val="fr-FR"/>
              </w:rPr>
              <w:lastRenderedPageBreak/>
              <w:t>Fiches articles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Créez un nouveau statut article pour commander l’utilisation des fiches articles. Ce statut sera utilisé dans d’autres exercices. Créez ce statut spécifique pour la division 1000 :</w:t>
            </w:r>
          </w:p>
          <w:p w:rsidR="00BE226A" w:rsidRPr="009C6343" w:rsidRDefault="00BE226A" w:rsidP="00BE226A">
            <w:pPr>
              <w:pStyle w:val="table"/>
              <w:numPr>
                <w:ilvl w:val="0"/>
                <w:numId w:val="6"/>
              </w:numPr>
              <w:rPr>
                <w:rFonts w:ascii="Times New Roman" w:hAnsi="Times New Roman"/>
                <w:sz w:val="22"/>
                <w:szCs w:val="22"/>
                <w:lang w:val="fr-FR"/>
              </w:rPr>
            </w:pPr>
            <w:r w:rsidRPr="009C6343">
              <w:rPr>
                <w:rFonts w:ascii="Times New Roman" w:hAnsi="Times New Roman"/>
                <w:sz w:val="22"/>
                <w:szCs w:val="22"/>
                <w:lang w:val="fr-FR"/>
              </w:rPr>
              <w:t>Autorise les activités d’achat pour un article avec un message d’avertissement</w:t>
            </w:r>
          </w:p>
          <w:p w:rsidR="00BE226A" w:rsidRPr="009C6343" w:rsidRDefault="00BE226A" w:rsidP="00BE226A">
            <w:pPr>
              <w:pStyle w:val="table"/>
              <w:numPr>
                <w:ilvl w:val="0"/>
                <w:numId w:val="6"/>
              </w:numPr>
              <w:rPr>
                <w:rFonts w:ascii="Times New Roman" w:hAnsi="Times New Roman"/>
                <w:sz w:val="22"/>
                <w:szCs w:val="22"/>
                <w:lang w:val="fr-FR"/>
              </w:rPr>
            </w:pPr>
            <w:r w:rsidRPr="009C6343">
              <w:rPr>
                <w:rFonts w:ascii="Times New Roman" w:hAnsi="Times New Roman"/>
                <w:sz w:val="22"/>
                <w:szCs w:val="22"/>
                <w:lang w:val="fr-FR"/>
              </w:rPr>
              <w:t>Empêche la création d’une nomenclature ou d’une gamme pour un article</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SPRO</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Créez une nouvelle fiche article FERT pour une nouvelle pompe sur la division 1000. Saisissez les données suivantes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Branche M</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Désignation Pompe LO205XXX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Unité de quantité de base : Unité</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Unité alternative : palette = 5 unités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marchandises : traitement des métaux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Hauteur de refoulement : 10 m</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Vitesse de rotation : 1000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Statut article : le votre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de planification : PD</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Horizon de planification : 10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Gestionnaire MRP :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Clé de taille de lot : calcul exact de la taille des lots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d’approvisionnement : Fabrication interne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Clé d’horizon : sélectionnez une clé avec une marge temporelle égale à 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stratégies : planification avec montage final</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Contrôle de disponibilité : Besoin individuel client</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Agent d’ordonnancement :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Paramètre d’ordonnancement :</w:t>
            </w:r>
          </w:p>
          <w:p w:rsidR="00BE226A" w:rsidRPr="009C6343" w:rsidRDefault="00BE226A" w:rsidP="00BE226A">
            <w:pPr>
              <w:pStyle w:val="table"/>
              <w:numPr>
                <w:ilvl w:val="0"/>
                <w:numId w:val="7"/>
              </w:numPr>
              <w:rPr>
                <w:rFonts w:ascii="Times New Roman" w:hAnsi="Times New Roman"/>
                <w:sz w:val="22"/>
                <w:szCs w:val="22"/>
                <w:lang w:val="fr-FR"/>
              </w:rPr>
            </w:pPr>
            <w:r w:rsidRPr="009C6343">
              <w:rPr>
                <w:rFonts w:ascii="Times New Roman" w:hAnsi="Times New Roman"/>
                <w:sz w:val="22"/>
                <w:szCs w:val="22"/>
                <w:lang w:val="fr-FR"/>
              </w:rPr>
              <w:t>Quantité de base 100</w:t>
            </w:r>
          </w:p>
          <w:p w:rsidR="00BE226A" w:rsidRPr="009C6343" w:rsidRDefault="00BE226A" w:rsidP="00BE226A">
            <w:pPr>
              <w:pStyle w:val="table"/>
              <w:numPr>
                <w:ilvl w:val="0"/>
                <w:numId w:val="7"/>
              </w:numPr>
              <w:rPr>
                <w:rFonts w:ascii="Times New Roman" w:hAnsi="Times New Roman"/>
                <w:sz w:val="22"/>
                <w:szCs w:val="22"/>
                <w:lang w:val="fr-FR"/>
              </w:rPr>
            </w:pPr>
            <w:r w:rsidRPr="009C6343">
              <w:rPr>
                <w:rFonts w:ascii="Times New Roman" w:hAnsi="Times New Roman"/>
                <w:sz w:val="22"/>
                <w:szCs w:val="22"/>
                <w:lang w:val="fr-FR"/>
              </w:rPr>
              <w:t>Temps de traitement 13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Prix standard 500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Classe de valorisation : celle de votre choix</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MMF1 - Produit fini</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Créez une nouvelle fiche article HALB pour un nouveau sous ensemble pour la nouvelle pompe sur la division 1000. Saisissez les données suivantes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Branche M</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Désignation sous ensemble LO205XXX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Unité de quantité de base : Unité</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marchandises : traitement des métaux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d’acheteurs 001</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de planification : PD</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Horizon de planification : 10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Gestionnaire MRP :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Délai de fabrication interne 5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Délai prévisionnel de livraison 8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Clé de taille de lot : calcul exact de la taille des lots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d’approvisionnement : Fabrication interne et approvisionnement externe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Clé d’horizon :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stratégies : planification sans montage final</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Contrôle de disponibilité : Besoin individuel client</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Agent d’ordonnancement :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Prix standard 300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Classe de valorisation : celle de votre choix</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MMB1 - Produit semi-fini</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Créez une nouvelle fiche article ROH pour un nouveau composant acheté sur la division 1000. Saisissez les données suivantes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Branche M</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Désignation Joint Nylon 05XXX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Unité de quantité de base : Unité</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Unité alternative : carton = 144 unités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marchandises : produits chimiques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d’acheteurs 001</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de planification : VB</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Point de commande 100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Horizon de planification ferme 10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de réception 2 jours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Clé de taille de lot : calcul exact de la taille des lots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Type d’approvisionnement : approvisionnement externe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Clé d’horizon : 002</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Contrôle de disponibilité : 02</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Prix moyen pondéré 5</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Classe de valorisation : celle de votre choix</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MMR1 - Matière première</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Gérez et affichez les fiches articles relatives à la nouvelle pompe, le nouveau sous ensemble et le nouveau composant acheté</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Pouvez-vous créer une vue achats pour la nouvelle pompe ? pourquoi les données achats ne figurent elles pas dans la liste des vues de la fiche article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Lorsque vous avez créé la fiche article pour la pompe et le sous ensemble, le type d’approvisionnement a pris la valeur X par défaut alors que le composant acheté a pris la valeur </w:t>
            </w:r>
            <w:r w:rsidRPr="009C6343">
              <w:rPr>
                <w:rFonts w:ascii="Times New Roman" w:hAnsi="Times New Roman"/>
                <w:sz w:val="22"/>
                <w:szCs w:val="22"/>
                <w:lang w:val="fr-FR"/>
              </w:rPr>
              <w:lastRenderedPageBreak/>
              <w:t>F par défaut . comment le type d’approvisionnement par défaut a-t-il été déterminé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Les articles pompe et sous ensemble requièrent la saisie d’un coût standard alors que le composant implique la saisie d’un PMP. Comment ces entrées obligatoires sont elles déterminées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Chacun des articles possède un ensemble différent de valeurs par défaut pour la classe de valorisation parmi lesquelles vous devez choisir lorsque vous créez la vue comptable. Pourquoi différentes valeurs sont elles présentées ?</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MM01 - Immédiatement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MM02 – Immédiatement</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MM03 - Afficher état actuel</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MM50 - Articles à compléter</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b/>
                <w:i/>
                <w:sz w:val="22"/>
                <w:szCs w:val="22"/>
                <w:u w:val="single"/>
                <w:lang w:val="fr-FR"/>
              </w:rPr>
            </w:pPr>
            <w:r w:rsidRPr="009C6343">
              <w:rPr>
                <w:rFonts w:ascii="Times New Roman" w:hAnsi="Times New Roman"/>
                <w:b/>
                <w:i/>
                <w:sz w:val="22"/>
                <w:szCs w:val="22"/>
                <w:u w:val="single"/>
                <w:lang w:val="fr-FR"/>
              </w:rPr>
              <w:lastRenderedPageBreak/>
              <w:t>Nomenclatures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Créez la nomenclature pour le sous ensemble de la nouvelle pompe.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Créez une nomenclature de fabrication active pour le nouveau sous ensemble dans la division 1000, qui soit valide à partir d’aujourd’hui. Assurez vous d’inclure les données suivantes dans vos données de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Texte de l’en tête de la nomenclature : Nomenclature du groupe PE CESI</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Code spécifiant que le bureau d’études KB1 est responsable de cette nomenclature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Instructions de montage pour le composant 100-130 (sous-postes)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Numéros de dessin dans la zone mot clé pour une utilisation ultérieure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La nomenclature de votre nouvelle pompe se compose des codes suivants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Sous ensemble : quantité 1 - 8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100-200 : quantité 1 -  3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100-300 : quantité 1 -  1 pièce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Composant acheté : quantité 2 -  2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100-500 : quantité 1 - 6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100-600 : quantité 2 - 5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100-700 : quantité 1 - 4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T-HA1 : quantité 1 -  7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1 couvercle de pression cuivre : quantité 1 -  9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Tous les composants sont des articles gérés en stock</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 couvercle est spécialement acheté pour cette pompe. Il fait l’objet d’un approvisionnement par le groupe d’acheteurs 007 au prix de 150 EURO la pièce et il est utilisé selon la nature comptable 415000. Le délai de livraison est 5 jours pour ce composant qui appartient au groupe de marchandises Mécanique (approvisionnement par commande sans référence à une fiche article).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Ne sauvegardez pas encore votre nomenclature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Quels sont les numéros de nomenclature et d’alternative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type de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statut de votre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Ce statut permet il que la nomenclature soit utilisé au niveau du calcul du coût de revient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L’utilisation de la nomenclature permet elle que la nomenclature soit utilisé au niveau du calcul du coût de revient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Sauvegardez votre nomenclature et affichez-l’en tête. Quels sont les numéros de nomenclature et d’alternative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Quels composants sont des sous ensembles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groupe de marchandises de la vis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Utilisez les fonctions de tri pour afficher votre nomenclature. Effectuez un tri par article, tri par mot clé, tri </w:t>
            </w:r>
            <w:r w:rsidRPr="009C6343">
              <w:rPr>
                <w:rFonts w:ascii="Times New Roman" w:hAnsi="Times New Roman"/>
                <w:sz w:val="22"/>
                <w:szCs w:val="22"/>
                <w:lang w:val="fr-FR"/>
              </w:rPr>
              <w:lastRenderedPageBreak/>
              <w:t>dynamique</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CS01 – Créer</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CS03 - Afficher</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 xml:space="preserve">Créez la nomenclature pour  la nouvelle pompe.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Créez une nomenclature de fabrication active dans la division 1000, qui soit valide à partir d’aujourd’hui. Assurez vous d’inclure les données suivantes dans vos données de nomenclature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Texte de l’en tête de la nomenclature : Nomenclature du groupe PE CESI</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Code spécifiant que le bureau d’études KB1 est responsable de cette nomenclature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Numéros de dessin dans la zone mot clé pour une utilisation ultérieure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Données achats pour le couvercle de cuivre non géré en stock</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Instructions de montage pour les pieds d’appui (sous postes)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Introduction de plusieurs postes pour le joint nylon permettant l’affectation à plusieurs opérations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Dimensions selon laquelle la tôle doit être découpée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Indication que l’huile moteur est une qunatité fixe et une marchandise en vrac</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Sauvegardez</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Modifiez la nomenclature de la nouvelle pompe de manière à indiquer que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 composant 100-200 nécessite un remplacement tous les 6 mois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 composant 100-300 nécessite un remplacement tous les 12 mois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Les dimensions de découpe doivent être de 200 mm par 400 mm. Recalculez la quantité de la pièce de découpe.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Ajoutez un document à la nomenclature. Utilisez le dessin technique de la pompe  P-100 comme document.</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Saisissez le poste de texte suivant dans la nomenclature : utilisation comme nomenclature de fabrication ainsi que pour la création de nomenclatures pour la famille de produits TFXX</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 xml:space="preserve">Affichez la nomenclature de fabrication. Saisissez une quantité utilisée de 15 pièces.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Quels composants sont des sous-ensembles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Quels composants ont des sous postes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Qui a créé la nomenclature et quand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Quels sont les n° de nomenclature / de n° d’alternative ?</w:t>
            </w:r>
          </w:p>
          <w:p w:rsidR="00BE226A" w:rsidRPr="009C6343" w:rsidRDefault="00BE226A"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CS02 – Modifier</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CS03 - Afficher</w:t>
            </w: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b/>
                <w:i/>
                <w:sz w:val="22"/>
                <w:szCs w:val="22"/>
                <w:u w:val="single"/>
                <w:lang w:val="fr-FR"/>
              </w:rPr>
            </w:pPr>
            <w:r w:rsidRPr="009C6343">
              <w:rPr>
                <w:rFonts w:ascii="Times New Roman" w:hAnsi="Times New Roman"/>
                <w:b/>
                <w:i/>
                <w:sz w:val="22"/>
                <w:szCs w:val="22"/>
                <w:u w:val="single"/>
                <w:lang w:val="fr-FR"/>
              </w:rPr>
              <w:lastRenderedPageBreak/>
              <w:t>Les gammes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Créez une gamme de fabrication non validée pour le nouveau sous ensemble, dans la division 1000, valable à partir d’aujourd’hui. La gamme est seulement valable pour les quantités de fabrication comprise entre 1 et 100.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Ce produit nécessite 5 étapes de fabrication au niveau des postes de travail 1112, 1114 et 1310.  Chaque opération possède des temps de traitement standard uniques. Les composants 100-120 et 100-130 sont consommés lors de l’opération 30.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Les données du processus de fabrication sont les suivantes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Utilisation fabrication</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Statut en cours de création</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Groupe de gestionnaires 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Taille du lot 1 à 100 pièces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Opération 10, poste 1112, clé de commande PP01, tournage corps de pompe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Opération 20, poste 1114, clé PP01, perçage de trous pour bouchons filetés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Opération 30, poste 1310, clé PP01, pré montage corps de pompe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Opération 40, poste 1310 , clé PP01, montage final corps de pompe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Opération 50, poste 1310 , clé PP99, livraison en stock</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opération 10 : préparation 10 minutes, Machine 30 minutes, MO 30 minutes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opération 20 : 10,10,10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opération 30 : 0,0,5</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opération 40 : 0,0,5</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Temps opération 50 : 10,0,0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Tous les articles sont consommés lors de la première opération, sauf 100-200 et 100-130 qui sont consommés lors de l’opération 30</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Répondez aux questions avant de sauvegarder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groupe de gammes / compteur de groupes de gammes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 est la quantité de base et l’unité de l’opération 10 et quelle est la relation avec les valeurs standards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sera l’opération par défaut pour les composants non affectés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Sauvegardez.</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la gamme du nouveau sous ensemble.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 est le groupe de gammes / compteur de groupes de gammes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Quand et par qui la gamme a-t-elle été créée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Quelles sont les dates de validité de la gamme ?</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Quelles sont les dates de validités de l’opération 20 ?</w:t>
            </w:r>
          </w:p>
          <w:p w:rsidR="00BE226A" w:rsidRPr="009C6343" w:rsidRDefault="00BE226A" w:rsidP="00DE00C0">
            <w:pPr>
              <w:pStyle w:val="table"/>
              <w:rPr>
                <w:rFonts w:ascii="Times New Roman" w:hAnsi="Times New Roman"/>
                <w:sz w:val="22"/>
                <w:szCs w:val="22"/>
                <w:lang w:val="fr-FR"/>
              </w:rPr>
            </w:pPr>
          </w:p>
          <w:p w:rsidR="00BE226A" w:rsidRPr="009C6343" w:rsidRDefault="00BE226A"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BE226A" w:rsidRPr="009C6343" w:rsidTr="00ED11DB">
        <w:tc>
          <w:tcPr>
            <w:tcW w:w="5528"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lastRenderedPageBreak/>
              <w:t>Créez un besoin client sur la nouvelle pompe</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Exécutez un MRP</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Vérifiez la création d’un OP sur la nouvelle pompe et la création des besoins dépendant sur les composants</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l’OP</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Convertir l’OP en OF</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Affichez l’OF</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Vérifiez les données de l’OF (Gamme, nomenclature, réservation,..)</w:t>
            </w:r>
          </w:p>
          <w:p w:rsidR="00BE226A" w:rsidRPr="009C6343" w:rsidRDefault="00BE226A" w:rsidP="00DE00C0">
            <w:pPr>
              <w:pStyle w:val="table"/>
              <w:rPr>
                <w:rFonts w:ascii="Times New Roman" w:hAnsi="Times New Roman"/>
                <w:sz w:val="22"/>
                <w:szCs w:val="22"/>
                <w:lang w:val="fr-FR"/>
              </w:rPr>
            </w:pPr>
            <w:r w:rsidRPr="009C6343">
              <w:rPr>
                <w:rFonts w:ascii="Times New Roman" w:hAnsi="Times New Roman"/>
                <w:sz w:val="22"/>
                <w:szCs w:val="22"/>
                <w:lang w:val="fr-FR"/>
              </w:rPr>
              <w:t>Consommez les composants et livrer la nouvelle pompe</w:t>
            </w:r>
          </w:p>
        </w:tc>
        <w:tc>
          <w:tcPr>
            <w:tcW w:w="992"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BE226A" w:rsidRPr="009C6343" w:rsidRDefault="00BE226A" w:rsidP="00DE00C0">
            <w:pPr>
              <w:pStyle w:val="table"/>
              <w:rPr>
                <w:rFonts w:ascii="Times New Roman" w:hAnsi="Times New Roman"/>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BE226A" w:rsidRPr="009C6343" w:rsidRDefault="00BE226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BE226A" w:rsidRPr="009C6343" w:rsidRDefault="00BE226A" w:rsidP="0027783E">
            <w:pPr>
              <w:pStyle w:val="table"/>
              <w:rPr>
                <w:rFonts w:ascii="Times New Roman" w:hAnsi="Times New Roman"/>
                <w:color w:val="000000"/>
                <w:sz w:val="22"/>
                <w:szCs w:val="22"/>
                <w:shd w:val="clear" w:color="auto" w:fill="FFFFFF"/>
                <w:lang w:val="fr-FR"/>
              </w:rPr>
            </w:pPr>
          </w:p>
        </w:tc>
      </w:tr>
      <w:tr w:rsidR="005D1A8F" w:rsidRPr="009C6343" w:rsidTr="00ED11DB">
        <w:tc>
          <w:tcPr>
            <w:tcW w:w="5528" w:type="dxa"/>
            <w:tcBorders>
              <w:top w:val="single" w:sz="4" w:space="0" w:color="auto"/>
              <w:left w:val="single" w:sz="4" w:space="0" w:color="auto"/>
              <w:bottom w:val="single" w:sz="4" w:space="0" w:color="auto"/>
              <w:right w:val="single" w:sz="4" w:space="0" w:color="auto"/>
            </w:tcBorders>
          </w:tcPr>
          <w:p w:rsidR="005D1A8F" w:rsidRPr="009C6343" w:rsidRDefault="005D1A8F" w:rsidP="00DE00C0">
            <w:pPr>
              <w:pStyle w:val="table"/>
              <w:rPr>
                <w:rFonts w:ascii="Times New Roman" w:hAnsi="Times New Roman"/>
                <w:sz w:val="22"/>
                <w:szCs w:val="22"/>
                <w:lang w:val="fr-FR"/>
              </w:rPr>
            </w:pPr>
            <w:r w:rsidRPr="009C6343">
              <w:rPr>
                <w:rFonts w:ascii="Times New Roman" w:hAnsi="Times New Roman"/>
                <w:sz w:val="22"/>
                <w:szCs w:val="22"/>
                <w:lang w:val="fr-FR"/>
              </w:rPr>
              <w:t>Gestion des articles en consignation </w:t>
            </w:r>
          </w:p>
          <w:p w:rsidR="005D1A8F" w:rsidRPr="009C6343" w:rsidRDefault="005D1A8F" w:rsidP="00DE00C0">
            <w:pPr>
              <w:pStyle w:val="table"/>
              <w:rPr>
                <w:rFonts w:ascii="Times New Roman" w:hAnsi="Times New Roman"/>
                <w:sz w:val="22"/>
                <w:szCs w:val="22"/>
                <w:lang w:val="fr-FR"/>
              </w:rPr>
            </w:pPr>
          </w:p>
          <w:p w:rsidR="005D1A8F" w:rsidRPr="009C6343" w:rsidRDefault="005D1A8F" w:rsidP="005D1A8F">
            <w:pPr>
              <w:spacing w:before="100" w:beforeAutospacing="1" w:after="100" w:afterAutospacing="1"/>
              <w:rPr>
                <w:sz w:val="22"/>
                <w:szCs w:val="22"/>
              </w:rPr>
            </w:pPr>
            <w:r w:rsidRPr="009C6343">
              <w:rPr>
                <w:sz w:val="22"/>
                <w:szCs w:val="22"/>
              </w:rPr>
              <w:t xml:space="preserve">Créer un client livré : plateforme de consignation CITRA </w:t>
            </w:r>
          </w:p>
          <w:p w:rsidR="005D1A8F" w:rsidRPr="009C6343" w:rsidRDefault="005D1A8F" w:rsidP="005D1A8F">
            <w:pPr>
              <w:spacing w:before="100" w:beforeAutospacing="1" w:after="100" w:afterAutospacing="1"/>
              <w:rPr>
                <w:sz w:val="22"/>
                <w:szCs w:val="22"/>
              </w:rPr>
            </w:pPr>
            <w:r w:rsidRPr="009C6343">
              <w:rPr>
                <w:sz w:val="22"/>
                <w:szCs w:val="22"/>
              </w:rPr>
              <w:t xml:space="preserve">Créez une commande client à l'aide du type de commande KB pour réapprovisionner votre stock d’articles </w:t>
            </w:r>
            <w:r w:rsidR="002E319D" w:rsidRPr="009C6343">
              <w:rPr>
                <w:sz w:val="22"/>
                <w:szCs w:val="22"/>
              </w:rPr>
              <w:t xml:space="preserve">(gestion par lot) </w:t>
            </w:r>
            <w:r w:rsidRPr="009C6343">
              <w:rPr>
                <w:sz w:val="22"/>
                <w:szCs w:val="22"/>
              </w:rPr>
              <w:t>en consignation </w:t>
            </w:r>
            <w:r w:rsidR="002E319D" w:rsidRPr="009C6343">
              <w:rPr>
                <w:sz w:val="22"/>
                <w:szCs w:val="22"/>
              </w:rPr>
              <w:t>(stock division &gt; Stock consignation)</w:t>
            </w:r>
          </w:p>
          <w:p w:rsidR="005D1A8F" w:rsidRPr="009C6343" w:rsidRDefault="005D1A8F" w:rsidP="005D1A8F">
            <w:pPr>
              <w:spacing w:before="100" w:beforeAutospacing="1" w:after="100" w:afterAutospacing="1"/>
              <w:rPr>
                <w:sz w:val="22"/>
                <w:szCs w:val="22"/>
              </w:rPr>
            </w:pPr>
            <w:r w:rsidRPr="009C6343">
              <w:rPr>
                <w:sz w:val="22"/>
                <w:szCs w:val="22"/>
              </w:rPr>
              <w:t xml:space="preserve">Saisissez les données nécessaires sur votre client, vos articles en consignation et la division chargée de la livraison. </w:t>
            </w:r>
          </w:p>
          <w:p w:rsidR="005D1A8F" w:rsidRPr="009C6343" w:rsidRDefault="005D1A8F" w:rsidP="005D1A8F">
            <w:pPr>
              <w:spacing w:before="100" w:beforeAutospacing="1" w:after="100" w:afterAutospacing="1"/>
              <w:rPr>
                <w:sz w:val="22"/>
                <w:szCs w:val="22"/>
              </w:rPr>
            </w:pPr>
            <w:r w:rsidRPr="009C6343">
              <w:rPr>
                <w:sz w:val="22"/>
                <w:szCs w:val="22"/>
              </w:rPr>
              <w:t>Saisissez toutes les autres données nécessai</w:t>
            </w:r>
            <w:r w:rsidR="002E319D" w:rsidRPr="009C6343">
              <w:rPr>
                <w:sz w:val="22"/>
                <w:szCs w:val="22"/>
              </w:rPr>
              <w:t>res et sauvegardez la commande :</w:t>
            </w:r>
          </w:p>
          <w:p w:rsidR="002E319D" w:rsidRPr="009C6343" w:rsidRDefault="002E319D" w:rsidP="005D1A8F">
            <w:pPr>
              <w:spacing w:before="100" w:beforeAutospacing="1" w:after="100" w:afterAutospacing="1"/>
              <w:rPr>
                <w:sz w:val="22"/>
                <w:szCs w:val="22"/>
              </w:rPr>
            </w:pPr>
            <w:r w:rsidRPr="009C6343">
              <w:rPr>
                <w:sz w:val="22"/>
                <w:szCs w:val="22"/>
              </w:rPr>
              <w:lastRenderedPageBreak/>
              <w:t>Quantité 20000 pièces</w:t>
            </w:r>
          </w:p>
          <w:p w:rsidR="005D1A8F" w:rsidRPr="009C6343" w:rsidRDefault="005D1A8F" w:rsidP="005D1A8F">
            <w:pPr>
              <w:spacing w:before="100" w:beforeAutospacing="1" w:after="100" w:afterAutospacing="1"/>
              <w:rPr>
                <w:sz w:val="22"/>
                <w:szCs w:val="22"/>
              </w:rPr>
            </w:pPr>
            <w:r w:rsidRPr="009C6343">
              <w:rPr>
                <w:sz w:val="22"/>
                <w:szCs w:val="22"/>
              </w:rPr>
              <w:t xml:space="preserve">Créez une livraison comme document pour cette commande client et, après prélèvement, enregistrez la sortie de marchandises. </w:t>
            </w:r>
          </w:p>
          <w:p w:rsidR="005D1A8F" w:rsidRPr="009C6343" w:rsidRDefault="005D1A8F" w:rsidP="005D1A8F">
            <w:pPr>
              <w:spacing w:before="100" w:beforeAutospacing="1" w:after="100" w:afterAutospacing="1"/>
              <w:rPr>
                <w:sz w:val="22"/>
                <w:szCs w:val="22"/>
              </w:rPr>
            </w:pPr>
            <w:r w:rsidRPr="009C6343">
              <w:rPr>
                <w:sz w:val="22"/>
                <w:szCs w:val="22"/>
              </w:rPr>
              <w:t>Vérifier que lors de l'enregistrement de la sortie de marchandises, le stock spécial d'articles en consignation est bien créé pour le client en question</w:t>
            </w:r>
          </w:p>
          <w:p w:rsidR="002E319D" w:rsidRPr="009C6343" w:rsidRDefault="002E319D" w:rsidP="002E319D">
            <w:pPr>
              <w:spacing w:before="100" w:beforeAutospacing="1" w:after="100" w:afterAutospacing="1"/>
              <w:rPr>
                <w:sz w:val="22"/>
                <w:szCs w:val="22"/>
              </w:rPr>
            </w:pPr>
            <w:r w:rsidRPr="009C6343">
              <w:rPr>
                <w:sz w:val="22"/>
                <w:szCs w:val="22"/>
              </w:rPr>
              <w:t>Créez une commande client à l'aide du type de commande KE pour Prélever vos articles en consignation (Stock consignation &gt; Client)</w:t>
            </w:r>
          </w:p>
          <w:p w:rsidR="002E319D" w:rsidRPr="009C6343" w:rsidRDefault="002E319D" w:rsidP="002E319D">
            <w:pPr>
              <w:spacing w:before="100" w:beforeAutospacing="1" w:after="100" w:afterAutospacing="1"/>
              <w:rPr>
                <w:sz w:val="22"/>
                <w:szCs w:val="22"/>
              </w:rPr>
            </w:pPr>
            <w:r w:rsidRPr="009C6343">
              <w:rPr>
                <w:sz w:val="22"/>
                <w:szCs w:val="22"/>
              </w:rPr>
              <w:t xml:space="preserve">Saisissez les données nécessaires pour le client, les articles en consignation et la division à laquelle les marchandises doivent être rendues. </w:t>
            </w:r>
          </w:p>
          <w:p w:rsidR="002E319D" w:rsidRPr="009C6343" w:rsidRDefault="002E319D" w:rsidP="002E319D">
            <w:pPr>
              <w:spacing w:before="100" w:beforeAutospacing="1" w:after="100" w:afterAutospacing="1"/>
              <w:rPr>
                <w:sz w:val="22"/>
                <w:szCs w:val="22"/>
              </w:rPr>
            </w:pPr>
            <w:r w:rsidRPr="009C6343">
              <w:rPr>
                <w:sz w:val="22"/>
                <w:szCs w:val="22"/>
              </w:rPr>
              <w:t xml:space="preserve">Saisissez toutes les autres données nécessaires et sauvegardez la commande. </w:t>
            </w:r>
          </w:p>
          <w:p w:rsidR="002E319D" w:rsidRPr="009C6343" w:rsidRDefault="002E319D" w:rsidP="002E319D">
            <w:pPr>
              <w:spacing w:before="100" w:beforeAutospacing="1" w:after="100" w:afterAutospacing="1"/>
              <w:rPr>
                <w:sz w:val="22"/>
                <w:szCs w:val="22"/>
              </w:rPr>
            </w:pPr>
            <w:r w:rsidRPr="009C6343">
              <w:rPr>
                <w:sz w:val="22"/>
                <w:szCs w:val="22"/>
              </w:rPr>
              <w:t>Quantité 2000 pièces</w:t>
            </w:r>
          </w:p>
          <w:p w:rsidR="002E319D" w:rsidRPr="009C6343" w:rsidRDefault="002E319D" w:rsidP="002E319D">
            <w:pPr>
              <w:spacing w:before="100" w:beforeAutospacing="1" w:after="100" w:afterAutospacing="1"/>
              <w:rPr>
                <w:sz w:val="22"/>
                <w:szCs w:val="22"/>
              </w:rPr>
            </w:pPr>
            <w:r w:rsidRPr="009C6343">
              <w:rPr>
                <w:sz w:val="22"/>
                <w:szCs w:val="22"/>
              </w:rPr>
              <w:t xml:space="preserve">Créez une livraison comme document pour cette commande client et, après prélèvement, enregistrez la sortie de marchandises. </w:t>
            </w:r>
          </w:p>
          <w:p w:rsidR="002E319D" w:rsidRPr="009C6343" w:rsidRDefault="002E319D" w:rsidP="002E319D">
            <w:pPr>
              <w:spacing w:before="100" w:beforeAutospacing="1" w:after="100" w:afterAutospacing="1"/>
              <w:rPr>
                <w:sz w:val="22"/>
                <w:szCs w:val="22"/>
              </w:rPr>
            </w:pPr>
            <w:r w:rsidRPr="009C6343">
              <w:rPr>
                <w:sz w:val="22"/>
                <w:szCs w:val="22"/>
              </w:rPr>
              <w:t xml:space="preserve">Vérifier que la quantité de stock spécial affecté au client est </w:t>
            </w:r>
            <w:r w:rsidRPr="009C6343">
              <w:rPr>
                <w:sz w:val="22"/>
                <w:szCs w:val="22"/>
              </w:rPr>
              <w:lastRenderedPageBreak/>
              <w:t xml:space="preserve">alors déduite des marchandises. </w:t>
            </w:r>
          </w:p>
          <w:p w:rsidR="002E319D" w:rsidRPr="009C6343" w:rsidRDefault="002E319D" w:rsidP="002E319D">
            <w:pPr>
              <w:spacing w:before="100" w:beforeAutospacing="1" w:after="100" w:afterAutospacing="1"/>
              <w:rPr>
                <w:sz w:val="22"/>
                <w:szCs w:val="22"/>
              </w:rPr>
            </w:pPr>
            <w:r w:rsidRPr="009C6343">
              <w:rPr>
                <w:sz w:val="22"/>
                <w:szCs w:val="22"/>
              </w:rPr>
              <w:t xml:space="preserve">Vérifier que cette sortie de marchandises a réduit également votre stock total. </w:t>
            </w:r>
          </w:p>
          <w:p w:rsidR="002E319D" w:rsidRPr="009C6343" w:rsidRDefault="002E319D" w:rsidP="002E319D">
            <w:pPr>
              <w:spacing w:before="100" w:beforeAutospacing="1" w:after="100" w:afterAutospacing="1"/>
              <w:rPr>
                <w:sz w:val="22"/>
                <w:szCs w:val="22"/>
              </w:rPr>
            </w:pPr>
            <w:r w:rsidRPr="009C6343">
              <w:rPr>
                <w:sz w:val="22"/>
                <w:szCs w:val="22"/>
              </w:rPr>
              <w:t>Facturez la livraison destinée à sortir les articles en consignation.</w:t>
            </w:r>
          </w:p>
          <w:p w:rsidR="002E319D" w:rsidRPr="009C6343" w:rsidRDefault="002E319D" w:rsidP="002E319D">
            <w:pPr>
              <w:spacing w:before="100" w:beforeAutospacing="1" w:after="100" w:afterAutospacing="1"/>
              <w:rPr>
                <w:sz w:val="22"/>
                <w:szCs w:val="22"/>
              </w:rPr>
            </w:pPr>
            <w:r w:rsidRPr="009C6343">
              <w:rPr>
                <w:sz w:val="22"/>
                <w:szCs w:val="22"/>
              </w:rPr>
              <w:t>Créez une commande client à l'aide du type de commande KA pour e</w:t>
            </w:r>
            <w:r w:rsidRPr="009C6343">
              <w:rPr>
                <w:b/>
                <w:bCs/>
                <w:color w:val="000080"/>
                <w:sz w:val="22"/>
                <w:szCs w:val="22"/>
              </w:rPr>
              <w:t>nlever votre stock d'articles en consignation (stock consignation &gt; Stock division)</w:t>
            </w:r>
          </w:p>
          <w:p w:rsidR="002E319D" w:rsidRPr="009C6343" w:rsidRDefault="002E319D" w:rsidP="002E319D">
            <w:pPr>
              <w:spacing w:before="100" w:beforeAutospacing="1" w:after="100" w:afterAutospacing="1"/>
              <w:rPr>
                <w:sz w:val="22"/>
                <w:szCs w:val="22"/>
              </w:rPr>
            </w:pPr>
            <w:r w:rsidRPr="009C6343">
              <w:rPr>
                <w:sz w:val="22"/>
                <w:szCs w:val="22"/>
              </w:rPr>
              <w:t xml:space="preserve">Saisissez les données nécessaires pour le client, les articles en consignation et la division à laquelle les marchandises doivent être rendues. </w:t>
            </w:r>
          </w:p>
          <w:p w:rsidR="002E319D" w:rsidRPr="009C6343" w:rsidRDefault="002E319D" w:rsidP="002E319D">
            <w:pPr>
              <w:spacing w:before="100" w:beforeAutospacing="1" w:after="100" w:afterAutospacing="1"/>
              <w:rPr>
                <w:sz w:val="22"/>
                <w:szCs w:val="22"/>
              </w:rPr>
            </w:pPr>
            <w:r w:rsidRPr="009C6343">
              <w:rPr>
                <w:sz w:val="22"/>
                <w:szCs w:val="22"/>
              </w:rPr>
              <w:t xml:space="preserve">Saisissez toutes les autres données nécessaires et sauvegardez la commande. </w:t>
            </w:r>
          </w:p>
          <w:p w:rsidR="002E319D" w:rsidRPr="009C6343" w:rsidRDefault="002E319D" w:rsidP="002E319D">
            <w:pPr>
              <w:spacing w:before="100" w:beforeAutospacing="1" w:after="100" w:afterAutospacing="1"/>
              <w:rPr>
                <w:sz w:val="22"/>
                <w:szCs w:val="22"/>
              </w:rPr>
            </w:pPr>
            <w:r w:rsidRPr="009C6343">
              <w:rPr>
                <w:sz w:val="22"/>
                <w:szCs w:val="22"/>
              </w:rPr>
              <w:t>Quantité 200 pièces</w:t>
            </w:r>
          </w:p>
          <w:p w:rsidR="002E319D" w:rsidRPr="009C6343" w:rsidRDefault="002E319D" w:rsidP="002E319D">
            <w:pPr>
              <w:spacing w:before="100" w:beforeAutospacing="1" w:after="100" w:afterAutospacing="1"/>
              <w:rPr>
                <w:sz w:val="22"/>
                <w:szCs w:val="22"/>
              </w:rPr>
            </w:pPr>
            <w:r w:rsidRPr="009C6343">
              <w:rPr>
                <w:sz w:val="22"/>
                <w:szCs w:val="22"/>
              </w:rPr>
              <w:t>Créez une livraison de retour pour la commande client (le système sélectionne automatiquement le type de livraison</w:t>
            </w:r>
            <w:r w:rsidRPr="009C6343">
              <w:rPr>
                <w:b/>
                <w:bCs/>
                <w:sz w:val="22"/>
                <w:szCs w:val="22"/>
              </w:rPr>
              <w:t xml:space="preserve"> LR</w:t>
            </w:r>
            <w:r w:rsidRPr="009C6343">
              <w:rPr>
                <w:sz w:val="22"/>
                <w:szCs w:val="22"/>
              </w:rPr>
              <w:t xml:space="preserve"> ) . </w:t>
            </w:r>
          </w:p>
          <w:p w:rsidR="002E319D" w:rsidRPr="009C6343" w:rsidRDefault="002E319D" w:rsidP="002E319D">
            <w:pPr>
              <w:spacing w:before="100" w:beforeAutospacing="1" w:after="100" w:afterAutospacing="1"/>
              <w:rPr>
                <w:sz w:val="22"/>
                <w:szCs w:val="22"/>
              </w:rPr>
            </w:pPr>
            <w:r w:rsidRPr="009C6343">
              <w:rPr>
                <w:sz w:val="22"/>
                <w:szCs w:val="22"/>
              </w:rPr>
              <w:t xml:space="preserve">Vérifier que la transaction est ensuite clôturée par l'enregistrement de la sortie de marchandises qui effectue un transfert du stock spécial du client vers votre stock </w:t>
            </w:r>
            <w:r w:rsidRPr="009C6343">
              <w:rPr>
                <w:sz w:val="22"/>
                <w:szCs w:val="22"/>
              </w:rPr>
              <w:lastRenderedPageBreak/>
              <w:t>division.</w:t>
            </w:r>
          </w:p>
          <w:p w:rsidR="002E319D" w:rsidRPr="009C6343" w:rsidRDefault="002E319D" w:rsidP="002E319D">
            <w:pPr>
              <w:spacing w:before="100" w:beforeAutospacing="1" w:after="100" w:afterAutospacing="1"/>
              <w:rPr>
                <w:b/>
                <w:bCs/>
                <w:color w:val="000080"/>
                <w:sz w:val="22"/>
                <w:szCs w:val="22"/>
              </w:rPr>
            </w:pPr>
            <w:r w:rsidRPr="009C6343">
              <w:rPr>
                <w:sz w:val="22"/>
                <w:szCs w:val="22"/>
              </w:rPr>
              <w:t xml:space="preserve">Créez une commande client à l'aide du type de commande client </w:t>
            </w:r>
            <w:r w:rsidRPr="009C6343">
              <w:rPr>
                <w:b/>
                <w:bCs/>
                <w:sz w:val="22"/>
                <w:szCs w:val="22"/>
              </w:rPr>
              <w:t>CR</w:t>
            </w:r>
            <w:r w:rsidRPr="009C6343">
              <w:rPr>
                <w:sz w:val="22"/>
                <w:szCs w:val="22"/>
              </w:rPr>
              <w:t xml:space="preserve"> suite à un </w:t>
            </w:r>
            <w:r w:rsidRPr="009C6343">
              <w:rPr>
                <w:b/>
                <w:bCs/>
                <w:color w:val="000080"/>
                <w:sz w:val="22"/>
                <w:szCs w:val="22"/>
              </w:rPr>
              <w:t>Retour d'articles en consignation de votre client</w:t>
            </w:r>
          </w:p>
          <w:p w:rsidR="002E319D" w:rsidRPr="009C6343" w:rsidRDefault="002E319D" w:rsidP="002E319D">
            <w:pPr>
              <w:spacing w:before="100" w:beforeAutospacing="1" w:after="100" w:afterAutospacing="1"/>
              <w:rPr>
                <w:sz w:val="22"/>
                <w:szCs w:val="22"/>
              </w:rPr>
            </w:pPr>
            <w:r w:rsidRPr="009C6343">
              <w:rPr>
                <w:b/>
                <w:bCs/>
                <w:color w:val="000080"/>
                <w:sz w:val="22"/>
                <w:szCs w:val="22"/>
              </w:rPr>
              <w:t>Quantité 50 pièces</w:t>
            </w:r>
          </w:p>
          <w:p w:rsidR="002E319D" w:rsidRPr="009C6343" w:rsidRDefault="002E319D" w:rsidP="002E319D">
            <w:pPr>
              <w:spacing w:before="100" w:beforeAutospacing="1" w:after="100" w:afterAutospacing="1"/>
              <w:rPr>
                <w:sz w:val="22"/>
                <w:szCs w:val="22"/>
              </w:rPr>
            </w:pPr>
            <w:r w:rsidRPr="009C6343">
              <w:rPr>
                <w:sz w:val="22"/>
                <w:szCs w:val="22"/>
              </w:rPr>
              <w:t xml:space="preserve">Saisissez les données nécessaires sur le client et les marchandises en consignation. </w:t>
            </w:r>
          </w:p>
          <w:p w:rsidR="002E319D" w:rsidRPr="009C6343" w:rsidRDefault="002E319D" w:rsidP="002E319D">
            <w:pPr>
              <w:spacing w:before="100" w:beforeAutospacing="1" w:after="100" w:afterAutospacing="1"/>
              <w:rPr>
                <w:sz w:val="22"/>
                <w:szCs w:val="22"/>
              </w:rPr>
            </w:pPr>
            <w:r w:rsidRPr="009C6343">
              <w:rPr>
                <w:sz w:val="22"/>
                <w:szCs w:val="22"/>
              </w:rPr>
              <w:t xml:space="preserve">Saisissez toutes les autres données nécessaires et sauvegardez la commande. </w:t>
            </w:r>
          </w:p>
          <w:p w:rsidR="00FD2992" w:rsidRPr="009C6343" w:rsidRDefault="002E319D" w:rsidP="002E319D">
            <w:pPr>
              <w:spacing w:before="100" w:beforeAutospacing="1" w:after="100" w:afterAutospacing="1"/>
              <w:rPr>
                <w:sz w:val="22"/>
                <w:szCs w:val="22"/>
              </w:rPr>
            </w:pPr>
            <w:r w:rsidRPr="009C6343">
              <w:rPr>
                <w:sz w:val="22"/>
                <w:szCs w:val="22"/>
              </w:rPr>
              <w:t>Créez une livraison de retour pour la commande client (le système sélectionne automatiquement le type de livraison</w:t>
            </w:r>
            <w:r w:rsidRPr="009C6343">
              <w:rPr>
                <w:b/>
                <w:bCs/>
                <w:sz w:val="22"/>
                <w:szCs w:val="22"/>
              </w:rPr>
              <w:t xml:space="preserve"> LR</w:t>
            </w:r>
            <w:r w:rsidRPr="009C6343">
              <w:rPr>
                <w:sz w:val="22"/>
                <w:szCs w:val="22"/>
              </w:rPr>
              <w:t xml:space="preserve"> ) . </w:t>
            </w:r>
          </w:p>
          <w:p w:rsidR="00FD2992" w:rsidRPr="009C6343" w:rsidRDefault="00FD2992" w:rsidP="002E319D">
            <w:pPr>
              <w:spacing w:before="100" w:beforeAutospacing="1" w:after="100" w:afterAutospacing="1"/>
              <w:rPr>
                <w:sz w:val="22"/>
                <w:szCs w:val="22"/>
              </w:rPr>
            </w:pPr>
            <w:r w:rsidRPr="009C6343">
              <w:rPr>
                <w:sz w:val="22"/>
                <w:szCs w:val="22"/>
              </w:rPr>
              <w:t>Vérifier que l</w:t>
            </w:r>
            <w:r w:rsidR="002E319D" w:rsidRPr="009C6343">
              <w:rPr>
                <w:sz w:val="22"/>
                <w:szCs w:val="22"/>
              </w:rPr>
              <w:t xml:space="preserve">'enregistrement de la sortie de marchandises annule celui de la sortie de marchandises effectué lors de la sortie des articles en consignation. </w:t>
            </w:r>
          </w:p>
          <w:p w:rsidR="002E319D" w:rsidRPr="009C6343" w:rsidRDefault="00FD2992" w:rsidP="002E319D">
            <w:pPr>
              <w:spacing w:before="100" w:beforeAutospacing="1" w:after="100" w:afterAutospacing="1"/>
              <w:rPr>
                <w:sz w:val="22"/>
                <w:szCs w:val="22"/>
              </w:rPr>
            </w:pPr>
            <w:r w:rsidRPr="009C6343">
              <w:rPr>
                <w:sz w:val="22"/>
                <w:szCs w:val="22"/>
              </w:rPr>
              <w:t>Vérifier que c</w:t>
            </w:r>
            <w:r w:rsidR="002E319D" w:rsidRPr="009C6343">
              <w:rPr>
                <w:sz w:val="22"/>
                <w:szCs w:val="22"/>
              </w:rPr>
              <w:t xml:space="preserve">eci entraîne l'enregistrement du retour des marchandises dans la division où l'entrée de marchandises a été effectuée. </w:t>
            </w:r>
          </w:p>
          <w:p w:rsidR="002E319D" w:rsidRPr="009C6343" w:rsidRDefault="002E319D" w:rsidP="00FD2992">
            <w:pPr>
              <w:spacing w:before="100" w:beforeAutospacing="1" w:after="100" w:afterAutospacing="1"/>
              <w:rPr>
                <w:sz w:val="22"/>
                <w:szCs w:val="22"/>
              </w:rPr>
            </w:pPr>
            <w:r w:rsidRPr="009C6343">
              <w:rPr>
                <w:sz w:val="22"/>
                <w:szCs w:val="22"/>
              </w:rPr>
              <w:t>Créez une note de crédit pour le retour d'articles en consignation créé à l'étape 1.</w:t>
            </w:r>
          </w:p>
          <w:p w:rsidR="005D1A8F" w:rsidRPr="009C6343" w:rsidRDefault="005D1A8F" w:rsidP="00DE00C0">
            <w:pPr>
              <w:pStyle w:val="table"/>
              <w:rPr>
                <w:rFonts w:ascii="Times New Roman" w:hAnsi="Times New Roman"/>
                <w:sz w:val="22"/>
                <w:szCs w:val="22"/>
                <w:lang w:val="fr-FR"/>
              </w:rPr>
            </w:pPr>
          </w:p>
        </w:tc>
        <w:tc>
          <w:tcPr>
            <w:tcW w:w="992" w:type="dxa"/>
            <w:tcBorders>
              <w:top w:val="single" w:sz="4" w:space="0" w:color="auto"/>
              <w:left w:val="single" w:sz="4" w:space="0" w:color="auto"/>
              <w:bottom w:val="single" w:sz="4" w:space="0" w:color="auto"/>
              <w:right w:val="single" w:sz="4" w:space="0" w:color="auto"/>
            </w:tcBorders>
          </w:tcPr>
          <w:p w:rsidR="005D1A8F" w:rsidRPr="009C6343" w:rsidRDefault="005D1A8F"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5D1A8F" w:rsidRPr="009C6343" w:rsidRDefault="005D1A8F"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Réapprovisionnement d'articles en consignation</w:t>
            </w:r>
          </w:p>
          <w:p w:rsidR="002E319D" w:rsidRPr="009C6343" w:rsidRDefault="002E319D" w:rsidP="00DE00C0">
            <w:pPr>
              <w:pStyle w:val="table"/>
              <w:rPr>
                <w:rFonts w:ascii="Times New Roman" w:hAnsi="Times New Roman"/>
                <w:b/>
                <w:bCs/>
                <w:color w:val="000080"/>
                <w:sz w:val="22"/>
                <w:szCs w:val="22"/>
                <w:lang w:val="fr-FR"/>
              </w:rPr>
            </w:pPr>
          </w:p>
          <w:p w:rsidR="002E319D" w:rsidRPr="009C6343" w:rsidRDefault="002E319D"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Prélèvement d'articles en consignation</w:t>
            </w:r>
          </w:p>
          <w:p w:rsidR="002E319D" w:rsidRPr="009C6343" w:rsidRDefault="002E319D" w:rsidP="00DE00C0">
            <w:pPr>
              <w:pStyle w:val="table"/>
              <w:rPr>
                <w:rFonts w:ascii="Times New Roman" w:hAnsi="Times New Roman"/>
                <w:b/>
                <w:bCs/>
                <w:color w:val="000080"/>
                <w:sz w:val="22"/>
                <w:szCs w:val="22"/>
                <w:lang w:val="fr-FR"/>
              </w:rPr>
            </w:pPr>
          </w:p>
          <w:p w:rsidR="002E319D" w:rsidRPr="009C6343" w:rsidRDefault="002E319D"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Enlèvement d'articles en consignation</w:t>
            </w:r>
          </w:p>
          <w:p w:rsidR="00FD2992" w:rsidRPr="009C6343" w:rsidRDefault="00FD2992" w:rsidP="00DE00C0">
            <w:pPr>
              <w:pStyle w:val="table"/>
              <w:rPr>
                <w:rFonts w:ascii="Times New Roman" w:hAnsi="Times New Roman"/>
                <w:b/>
                <w:bCs/>
                <w:color w:val="000080"/>
                <w:sz w:val="22"/>
                <w:szCs w:val="22"/>
                <w:lang w:val="fr-FR"/>
              </w:rPr>
            </w:pPr>
          </w:p>
          <w:p w:rsidR="00FD2992" w:rsidRPr="009C6343" w:rsidRDefault="00FD2992"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Retour d'articles en consignation</w:t>
            </w:r>
          </w:p>
          <w:p w:rsidR="00FD2992" w:rsidRPr="009C6343" w:rsidRDefault="00FD2992" w:rsidP="00DE00C0">
            <w:pPr>
              <w:pStyle w:val="table"/>
              <w:rPr>
                <w:rFonts w:ascii="Times New Roman" w:hAnsi="Times New Roman"/>
                <w:b/>
                <w:bCs/>
                <w:color w:val="000080"/>
                <w:sz w:val="22"/>
                <w:szCs w:val="22"/>
                <w:lang w:val="fr-FR"/>
              </w:rPr>
            </w:pPr>
          </w:p>
          <w:p w:rsidR="00FD2992" w:rsidRPr="009C6343" w:rsidRDefault="00FD2992" w:rsidP="00DE00C0">
            <w:pPr>
              <w:pStyle w:val="table"/>
              <w:rPr>
                <w:rFonts w:ascii="Times New Roman" w:hAnsi="Times New Roman"/>
                <w:sz w:val="22"/>
                <w:szCs w:val="22"/>
                <w:lang w:val="fr-FR"/>
              </w:rPr>
            </w:pPr>
            <w:r w:rsidRPr="009C6343">
              <w:rPr>
                <w:rFonts w:ascii="Times New Roman" w:hAnsi="Times New Roman"/>
                <w:b/>
                <w:bCs/>
                <w:color w:val="000080"/>
                <w:sz w:val="22"/>
                <w:szCs w:val="22"/>
                <w:lang w:val="fr-FR"/>
              </w:rPr>
              <w:t>Consultation du stock d'articles en consignation</w:t>
            </w:r>
          </w:p>
        </w:tc>
        <w:tc>
          <w:tcPr>
            <w:tcW w:w="3685" w:type="dxa"/>
            <w:tcBorders>
              <w:top w:val="single" w:sz="4" w:space="0" w:color="auto"/>
              <w:left w:val="single" w:sz="4" w:space="0" w:color="auto"/>
              <w:bottom w:val="single" w:sz="4" w:space="0" w:color="auto"/>
              <w:right w:val="single" w:sz="4" w:space="0" w:color="auto"/>
            </w:tcBorders>
          </w:tcPr>
          <w:p w:rsidR="005D1A8F" w:rsidRPr="009C6343" w:rsidRDefault="005D1A8F"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5D1A8F" w:rsidRPr="009C6343" w:rsidRDefault="005D1A8F" w:rsidP="0027783E">
            <w:pPr>
              <w:pStyle w:val="table"/>
              <w:rPr>
                <w:rFonts w:ascii="Times New Roman" w:hAnsi="Times New Roman"/>
                <w:color w:val="000000"/>
                <w:sz w:val="22"/>
                <w:szCs w:val="22"/>
                <w:shd w:val="clear" w:color="auto" w:fill="FFFFFF"/>
                <w:lang w:val="fr-FR"/>
              </w:rPr>
            </w:pPr>
          </w:p>
        </w:tc>
      </w:tr>
      <w:tr w:rsidR="00FD2992" w:rsidRPr="009C6343" w:rsidTr="00ED11DB">
        <w:tc>
          <w:tcPr>
            <w:tcW w:w="5528" w:type="dxa"/>
            <w:tcBorders>
              <w:top w:val="single" w:sz="4" w:space="0" w:color="auto"/>
              <w:left w:val="single" w:sz="4" w:space="0" w:color="auto"/>
              <w:bottom w:val="single" w:sz="4" w:space="0" w:color="auto"/>
              <w:right w:val="single" w:sz="4" w:space="0" w:color="auto"/>
            </w:tcBorders>
          </w:tcPr>
          <w:p w:rsidR="00FD2992" w:rsidRPr="009C6343" w:rsidRDefault="00FD2992" w:rsidP="00FD2992">
            <w:pPr>
              <w:rPr>
                <w:sz w:val="22"/>
                <w:szCs w:val="22"/>
              </w:rPr>
            </w:pPr>
            <w:r w:rsidRPr="009C6343">
              <w:rPr>
                <w:sz w:val="22"/>
                <w:szCs w:val="22"/>
              </w:rPr>
              <w:lastRenderedPageBreak/>
              <w:t xml:space="preserve">créer une livraison sortante sans faire référence à une commande. </w:t>
            </w:r>
          </w:p>
          <w:p w:rsidR="00FD2992" w:rsidRPr="009C6343" w:rsidRDefault="00FD2992" w:rsidP="00FD2992">
            <w:pPr>
              <w:rPr>
                <w:sz w:val="22"/>
                <w:szCs w:val="22"/>
              </w:rPr>
            </w:pPr>
            <w:r w:rsidRPr="009C6343">
              <w:rPr>
                <w:sz w:val="22"/>
                <w:szCs w:val="22"/>
              </w:rPr>
              <w:t xml:space="preserve"> </w:t>
            </w:r>
          </w:p>
          <w:p w:rsidR="00FD2992" w:rsidRPr="009C6343" w:rsidRDefault="00FD2992" w:rsidP="00FD2992">
            <w:pPr>
              <w:spacing w:before="100" w:beforeAutospacing="1" w:after="100" w:afterAutospacing="1"/>
              <w:rPr>
                <w:sz w:val="22"/>
                <w:szCs w:val="22"/>
              </w:rPr>
            </w:pPr>
            <w:r w:rsidRPr="009C6343">
              <w:rPr>
                <w:sz w:val="22"/>
                <w:szCs w:val="22"/>
              </w:rPr>
              <w:t xml:space="preserve">Saisissez le point d'expédition, puis choisissez </w:t>
            </w:r>
            <w:r w:rsidRPr="009C6343">
              <w:rPr>
                <w:i/>
                <w:iCs/>
                <w:sz w:val="22"/>
                <w:szCs w:val="22"/>
              </w:rPr>
              <w:t>Livraison sans référence</w:t>
            </w:r>
            <w:r w:rsidRPr="009C6343">
              <w:rPr>
                <w:sz w:val="22"/>
                <w:szCs w:val="22"/>
              </w:rPr>
              <w:t xml:space="preserve"> pour le type de livraison. Saisissez ensuite l'organisation commerciale, le canal de distribution et le secteur d'activité dans la partie </w:t>
            </w:r>
            <w:r w:rsidRPr="009C6343">
              <w:rPr>
                <w:i/>
                <w:iCs/>
                <w:sz w:val="22"/>
                <w:szCs w:val="22"/>
              </w:rPr>
              <w:t>Données domaine commercial</w:t>
            </w:r>
            <w:r w:rsidRPr="009C6343">
              <w:rPr>
                <w:sz w:val="22"/>
                <w:szCs w:val="22"/>
              </w:rPr>
              <w:t xml:space="preserve"> de l'écran. </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Saisissez le réceptionnaire des marchandises (citra), ainsi que tous les postes de livraison et les quantités livrées.</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Quantité 150 pièces</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Sauvegardez la livraison</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Enregistrer la sortie de marchandises pour votre livraison sortante</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La SM a été enregistrée par erreur et  il faut corriger l'erreur.</w:t>
            </w:r>
          </w:p>
          <w:p w:rsidR="00FD2992" w:rsidRPr="009C6343" w:rsidRDefault="00FD2992" w:rsidP="00FD2992">
            <w:pPr>
              <w:rPr>
                <w:sz w:val="22"/>
                <w:szCs w:val="22"/>
              </w:rPr>
            </w:pPr>
          </w:p>
          <w:p w:rsidR="00FD2992" w:rsidRPr="009C6343" w:rsidRDefault="00FD2992" w:rsidP="00FD2992">
            <w:pPr>
              <w:rPr>
                <w:sz w:val="22"/>
                <w:szCs w:val="22"/>
              </w:rPr>
            </w:pPr>
            <w:r w:rsidRPr="009C6343">
              <w:rPr>
                <w:sz w:val="22"/>
                <w:szCs w:val="22"/>
              </w:rPr>
              <w:t>Annuler la sortie marchandise de la livraison</w:t>
            </w:r>
          </w:p>
          <w:p w:rsidR="00FD2992" w:rsidRPr="009C6343" w:rsidRDefault="00FD2992" w:rsidP="00A44F85">
            <w:pPr>
              <w:rPr>
                <w:sz w:val="22"/>
                <w:szCs w:val="22"/>
              </w:rPr>
            </w:pPr>
          </w:p>
          <w:p w:rsidR="00C11B55" w:rsidRPr="009C6343" w:rsidRDefault="00C11B55" w:rsidP="00C11B55">
            <w:pPr>
              <w:pStyle w:val="NormalWeb"/>
              <w:rPr>
                <w:sz w:val="22"/>
                <w:szCs w:val="22"/>
              </w:rPr>
            </w:pPr>
            <w:r w:rsidRPr="009C6343">
              <w:rPr>
                <w:sz w:val="22"/>
                <w:szCs w:val="22"/>
              </w:rPr>
              <w:t xml:space="preserve">Lorsque vous annulez la sortie de marchandises pour une </w:t>
            </w:r>
            <w:r w:rsidRPr="009C6343">
              <w:rPr>
                <w:sz w:val="22"/>
                <w:szCs w:val="22"/>
              </w:rPr>
              <w:lastRenderedPageBreak/>
              <w:t xml:space="preserve">livraison, vérifier que le système créé un document d'annulation qui reprend les quantités et les valeurs du bon de sortie original. </w:t>
            </w:r>
          </w:p>
          <w:p w:rsidR="00C11B55" w:rsidRPr="009C6343" w:rsidRDefault="00C11B55" w:rsidP="00C11B55">
            <w:pPr>
              <w:pStyle w:val="NormalWeb"/>
              <w:rPr>
                <w:sz w:val="22"/>
                <w:szCs w:val="22"/>
              </w:rPr>
            </w:pPr>
            <w:r w:rsidRPr="009C6343">
              <w:rPr>
                <w:sz w:val="22"/>
                <w:szCs w:val="22"/>
              </w:rPr>
              <w:t>Vérifier que le système réintègre ces quantités et valeurs dans le stock.</w:t>
            </w:r>
          </w:p>
          <w:p w:rsidR="00C11B55" w:rsidRPr="009C6343" w:rsidRDefault="00C11B55" w:rsidP="00A44F85">
            <w:pPr>
              <w:rPr>
                <w:sz w:val="22"/>
                <w:szCs w:val="22"/>
              </w:rPr>
            </w:pPr>
          </w:p>
          <w:p w:rsidR="007B2DE4" w:rsidRPr="009C6343" w:rsidRDefault="007B2DE4" w:rsidP="00A44F85">
            <w:pPr>
              <w:rPr>
                <w:sz w:val="22"/>
                <w:szCs w:val="22"/>
              </w:rPr>
            </w:pPr>
            <w:r w:rsidRPr="009C6343">
              <w:rPr>
                <w:sz w:val="22"/>
                <w:szCs w:val="22"/>
              </w:rPr>
              <w:t>créez un retour basé sur une réclamation sans référence à une commande</w:t>
            </w:r>
          </w:p>
          <w:p w:rsidR="007B2DE4" w:rsidRPr="009C6343" w:rsidRDefault="007B2DE4" w:rsidP="00A44F85">
            <w:pPr>
              <w:rPr>
                <w:sz w:val="22"/>
                <w:szCs w:val="22"/>
              </w:rPr>
            </w:pPr>
          </w:p>
          <w:p w:rsidR="007B2DE4" w:rsidRPr="009C6343" w:rsidRDefault="007B2DE4" w:rsidP="007B2DE4">
            <w:pPr>
              <w:pStyle w:val="NormalWeb"/>
              <w:rPr>
                <w:sz w:val="22"/>
                <w:szCs w:val="22"/>
              </w:rPr>
            </w:pPr>
            <w:r w:rsidRPr="009C6343">
              <w:rPr>
                <w:sz w:val="22"/>
                <w:szCs w:val="22"/>
              </w:rPr>
              <w:t>Utilisez le type de commande RE dans le système standard</w:t>
            </w:r>
          </w:p>
          <w:p w:rsidR="007B2DE4" w:rsidRPr="009C6343" w:rsidRDefault="007B2DE4" w:rsidP="007B2DE4">
            <w:pPr>
              <w:spacing w:before="100" w:beforeAutospacing="1" w:after="100" w:afterAutospacing="1"/>
              <w:rPr>
                <w:sz w:val="22"/>
                <w:szCs w:val="22"/>
              </w:rPr>
            </w:pPr>
            <w:r w:rsidRPr="009C6343">
              <w:rPr>
                <w:sz w:val="22"/>
                <w:szCs w:val="22"/>
              </w:rPr>
              <w:t xml:space="preserve">Votre numéro client qui souhaite vous rendre les marchandises ; </w:t>
            </w:r>
          </w:p>
          <w:p w:rsidR="007B2DE4" w:rsidRPr="009C6343" w:rsidRDefault="007B2DE4" w:rsidP="007B2DE4">
            <w:pPr>
              <w:spacing w:before="100" w:beforeAutospacing="1" w:after="100" w:afterAutospacing="1"/>
              <w:rPr>
                <w:sz w:val="22"/>
                <w:szCs w:val="22"/>
              </w:rPr>
            </w:pPr>
            <w:r w:rsidRPr="009C6343">
              <w:rPr>
                <w:sz w:val="22"/>
                <w:szCs w:val="22"/>
              </w:rPr>
              <w:t xml:space="preserve">Le motif du passage de la commande client (pourquoi les marchandises ont été rendues) ; </w:t>
            </w:r>
          </w:p>
          <w:p w:rsidR="007B2DE4" w:rsidRPr="009C6343" w:rsidRDefault="007B2DE4" w:rsidP="007B2DE4">
            <w:pPr>
              <w:spacing w:before="100" w:beforeAutospacing="1" w:after="100" w:afterAutospacing="1"/>
              <w:rPr>
                <w:sz w:val="22"/>
                <w:szCs w:val="22"/>
              </w:rPr>
            </w:pPr>
            <w:r w:rsidRPr="009C6343">
              <w:rPr>
                <w:sz w:val="22"/>
                <w:szCs w:val="22"/>
              </w:rPr>
              <w:t>Votre article géré par lot et la quantité des retours 1500 pièces</w:t>
            </w:r>
          </w:p>
          <w:p w:rsidR="007B2DE4" w:rsidRPr="009C6343" w:rsidRDefault="007B2DE4" w:rsidP="007B2DE4">
            <w:pPr>
              <w:pStyle w:val="NormalWeb"/>
              <w:rPr>
                <w:sz w:val="22"/>
                <w:szCs w:val="22"/>
              </w:rPr>
            </w:pPr>
            <w:r w:rsidRPr="009C6343">
              <w:rPr>
                <w:sz w:val="22"/>
                <w:szCs w:val="22"/>
              </w:rPr>
              <w:t xml:space="preserve">Après avoir </w:t>
            </w:r>
            <w:hyperlink r:id="rId71" w:history="1">
              <w:r w:rsidRPr="009C6343">
                <w:rPr>
                  <w:rStyle w:val="Lienhypertexte"/>
                  <w:sz w:val="22"/>
                  <w:szCs w:val="22"/>
                </w:rPr>
                <w:t>appelé</w:t>
              </w:r>
            </w:hyperlink>
            <w:r w:rsidRPr="009C6343">
              <w:rPr>
                <w:sz w:val="22"/>
                <w:szCs w:val="22"/>
              </w:rPr>
              <w:t xml:space="preserve"> les retours, vous créez la livraison.</w:t>
            </w:r>
          </w:p>
          <w:p w:rsidR="00FD2992" w:rsidRPr="009C6343" w:rsidRDefault="00FD2992" w:rsidP="00A44F85">
            <w:pPr>
              <w:rPr>
                <w:sz w:val="22"/>
                <w:szCs w:val="22"/>
              </w:rPr>
            </w:pPr>
          </w:p>
          <w:p w:rsidR="00FD2992" w:rsidRPr="009C6343" w:rsidRDefault="00FD2992" w:rsidP="00A44F85">
            <w:pPr>
              <w:rPr>
                <w:sz w:val="22"/>
                <w:szCs w:val="22"/>
              </w:rPr>
            </w:pPr>
            <w:r w:rsidRPr="009C6343">
              <w:rPr>
                <w:sz w:val="22"/>
                <w:szCs w:val="22"/>
              </w:rPr>
              <w:t xml:space="preserve">Vérifier que le lot </w:t>
            </w:r>
            <w:r w:rsidR="007B2DE4" w:rsidRPr="009C6343">
              <w:rPr>
                <w:sz w:val="22"/>
                <w:szCs w:val="22"/>
              </w:rPr>
              <w:t xml:space="preserve"> est dans le stock</w:t>
            </w:r>
          </w:p>
          <w:p w:rsidR="00FD2992" w:rsidRPr="009C6343" w:rsidRDefault="00FD2992" w:rsidP="00A44F85">
            <w:pPr>
              <w:rPr>
                <w:sz w:val="22"/>
                <w:szCs w:val="22"/>
              </w:rPr>
            </w:pPr>
          </w:p>
          <w:p w:rsidR="00FD2992" w:rsidRPr="009C6343" w:rsidRDefault="007B2DE4" w:rsidP="007B2DE4">
            <w:pPr>
              <w:rPr>
                <w:sz w:val="22"/>
                <w:szCs w:val="22"/>
              </w:rPr>
            </w:pPr>
            <w:r w:rsidRPr="009C6343">
              <w:rPr>
                <w:sz w:val="22"/>
                <w:szCs w:val="22"/>
              </w:rPr>
              <w:t>Entrez un m</w:t>
            </w:r>
            <w:r w:rsidR="00FD2992" w:rsidRPr="009C6343">
              <w:rPr>
                <w:sz w:val="22"/>
                <w:szCs w:val="22"/>
              </w:rPr>
              <w:t xml:space="preserve">otif de refus sur la commande pour terminer le </w:t>
            </w:r>
            <w:r w:rsidR="00FD2992" w:rsidRPr="009C6343">
              <w:rPr>
                <w:sz w:val="22"/>
                <w:szCs w:val="22"/>
              </w:rPr>
              <w:lastRenderedPageBreak/>
              <w:t>flux</w:t>
            </w:r>
          </w:p>
        </w:tc>
        <w:tc>
          <w:tcPr>
            <w:tcW w:w="992" w:type="dxa"/>
            <w:tcBorders>
              <w:top w:val="single" w:sz="4" w:space="0" w:color="auto"/>
              <w:left w:val="single" w:sz="4" w:space="0" w:color="auto"/>
              <w:bottom w:val="single" w:sz="4" w:space="0" w:color="auto"/>
              <w:right w:val="single" w:sz="4" w:space="0" w:color="auto"/>
            </w:tcBorders>
          </w:tcPr>
          <w:p w:rsidR="00FD2992" w:rsidRPr="009C6343" w:rsidRDefault="00FD2992"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FD2992" w:rsidRPr="009C6343" w:rsidRDefault="00FD2992"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Création de livraisons sortantes sans document précédent </w:t>
            </w:r>
          </w:p>
          <w:p w:rsidR="00FD2992" w:rsidRPr="009C6343" w:rsidRDefault="00FD2992" w:rsidP="00FD2992">
            <w:pPr>
              <w:pStyle w:val="table"/>
              <w:jc w:val="center"/>
              <w:rPr>
                <w:rFonts w:ascii="Times New Roman" w:hAnsi="Times New Roman"/>
                <w:b/>
                <w:bCs/>
                <w:color w:val="000080"/>
                <w:sz w:val="22"/>
                <w:szCs w:val="22"/>
                <w:lang w:val="fr-FR"/>
              </w:rPr>
            </w:pPr>
          </w:p>
          <w:p w:rsidR="00FD2992" w:rsidRPr="009C6343" w:rsidRDefault="00FD2992" w:rsidP="003A1675">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Enregistrement de la sortie de marchandises</w:t>
            </w:r>
          </w:p>
          <w:p w:rsidR="00FD2992" w:rsidRPr="009C6343" w:rsidRDefault="00FD2992" w:rsidP="00FD2992">
            <w:pPr>
              <w:pStyle w:val="table"/>
              <w:jc w:val="center"/>
              <w:rPr>
                <w:rFonts w:ascii="Times New Roman" w:hAnsi="Times New Roman"/>
                <w:b/>
                <w:bCs/>
                <w:color w:val="000080"/>
                <w:sz w:val="22"/>
                <w:szCs w:val="22"/>
                <w:lang w:val="fr-FR"/>
              </w:rPr>
            </w:pPr>
          </w:p>
          <w:p w:rsidR="00FD2992" w:rsidRPr="009C6343" w:rsidRDefault="00FD2992"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Procédure d'annulation d'une sortie de marchandises</w:t>
            </w:r>
          </w:p>
          <w:p w:rsidR="007B2DE4" w:rsidRPr="009C6343" w:rsidRDefault="007B2DE4" w:rsidP="00DE00C0">
            <w:pPr>
              <w:pStyle w:val="table"/>
              <w:rPr>
                <w:rFonts w:ascii="Times New Roman" w:hAnsi="Times New Roman"/>
                <w:b/>
                <w:bCs/>
                <w:color w:val="000080"/>
                <w:sz w:val="22"/>
                <w:szCs w:val="22"/>
                <w:lang w:val="fr-FR"/>
              </w:rPr>
            </w:pPr>
          </w:p>
          <w:p w:rsidR="007B2DE4" w:rsidRPr="009C6343" w:rsidRDefault="007B2DE4"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rPr>
              <w:t>Création de retours</w:t>
            </w:r>
          </w:p>
        </w:tc>
        <w:tc>
          <w:tcPr>
            <w:tcW w:w="3685" w:type="dxa"/>
            <w:tcBorders>
              <w:top w:val="single" w:sz="4" w:space="0" w:color="auto"/>
              <w:left w:val="single" w:sz="4" w:space="0" w:color="auto"/>
              <w:bottom w:val="single" w:sz="4" w:space="0" w:color="auto"/>
              <w:right w:val="single" w:sz="4" w:space="0" w:color="auto"/>
            </w:tcBorders>
          </w:tcPr>
          <w:p w:rsidR="00FD2992" w:rsidRPr="009C6343" w:rsidRDefault="00FD2992"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FD2992" w:rsidRPr="009C6343" w:rsidRDefault="00FD2992" w:rsidP="0027783E">
            <w:pPr>
              <w:pStyle w:val="table"/>
              <w:rPr>
                <w:rFonts w:ascii="Times New Roman" w:hAnsi="Times New Roman"/>
                <w:color w:val="000000"/>
                <w:sz w:val="22"/>
                <w:szCs w:val="22"/>
                <w:shd w:val="clear" w:color="auto" w:fill="FFFFFF"/>
                <w:lang w:val="fr-FR"/>
              </w:rPr>
            </w:pPr>
          </w:p>
        </w:tc>
      </w:tr>
      <w:tr w:rsidR="00384C96" w:rsidRPr="009C6343" w:rsidTr="00ED11DB">
        <w:tc>
          <w:tcPr>
            <w:tcW w:w="5528" w:type="dxa"/>
            <w:tcBorders>
              <w:top w:val="single" w:sz="4" w:space="0" w:color="auto"/>
              <w:left w:val="single" w:sz="4" w:space="0" w:color="auto"/>
              <w:bottom w:val="single" w:sz="4" w:space="0" w:color="auto"/>
              <w:right w:val="single" w:sz="4" w:space="0" w:color="auto"/>
            </w:tcBorders>
          </w:tcPr>
          <w:p w:rsidR="00384C96" w:rsidRPr="009C6343" w:rsidRDefault="00384C96" w:rsidP="00FD2992">
            <w:pPr>
              <w:rPr>
                <w:sz w:val="22"/>
                <w:szCs w:val="22"/>
              </w:rPr>
            </w:pPr>
            <w:r w:rsidRPr="009C6343">
              <w:rPr>
                <w:sz w:val="22"/>
                <w:szCs w:val="22"/>
              </w:rPr>
              <w:lastRenderedPageBreak/>
              <w:t>Stratégies de validation</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Créer le groupe d’acheteur FPA</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Ajouter ce groupe d’acheteur à la caractéristique</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Créer le groupe de lancement GP</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Créer la clé de lancement P8 (Responsable atelier)</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Créer la clé de lacement P9 (Responsable UP)</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Créer la stratégie GP 51 avec les clés de lancement P8 P9 avec ordre séquentiel</w:t>
            </w:r>
          </w:p>
          <w:p w:rsidR="00384C96" w:rsidRPr="009C6343" w:rsidRDefault="00384C96" w:rsidP="00FD2992">
            <w:pPr>
              <w:rPr>
                <w:sz w:val="22"/>
                <w:szCs w:val="22"/>
              </w:rPr>
            </w:pPr>
          </w:p>
          <w:p w:rsidR="00384C96" w:rsidRPr="009C6343" w:rsidRDefault="00384C96" w:rsidP="00FD2992">
            <w:pPr>
              <w:rPr>
                <w:sz w:val="22"/>
                <w:szCs w:val="22"/>
              </w:rPr>
            </w:pPr>
            <w:r w:rsidRPr="009C6343">
              <w:rPr>
                <w:sz w:val="22"/>
                <w:szCs w:val="22"/>
              </w:rPr>
              <w:t>Caractéristiques :</w:t>
            </w:r>
          </w:p>
          <w:p w:rsidR="00384C96" w:rsidRPr="009C6343" w:rsidRDefault="00384C96" w:rsidP="00FD2992">
            <w:pPr>
              <w:rPr>
                <w:sz w:val="22"/>
                <w:szCs w:val="22"/>
              </w:rPr>
            </w:pPr>
            <w:r w:rsidRPr="009C6343">
              <w:rPr>
                <w:sz w:val="22"/>
                <w:szCs w:val="22"/>
              </w:rPr>
              <w:t>Type de commande NB</w:t>
            </w:r>
          </w:p>
          <w:p w:rsidR="00384C96" w:rsidRPr="009C6343" w:rsidRDefault="00384C96" w:rsidP="00FD2992">
            <w:pPr>
              <w:rPr>
                <w:sz w:val="22"/>
                <w:szCs w:val="22"/>
              </w:rPr>
            </w:pPr>
            <w:r w:rsidRPr="009C6343">
              <w:rPr>
                <w:sz w:val="22"/>
                <w:szCs w:val="22"/>
              </w:rPr>
              <w:t>Groupe d’acheteur : FPA</w:t>
            </w:r>
          </w:p>
          <w:p w:rsidR="00384C96" w:rsidRPr="009C6343" w:rsidRDefault="00384C96" w:rsidP="00FD2992">
            <w:pPr>
              <w:rPr>
                <w:sz w:val="22"/>
                <w:szCs w:val="22"/>
              </w:rPr>
            </w:pPr>
            <w:r w:rsidRPr="009C6343">
              <w:rPr>
                <w:sz w:val="22"/>
                <w:szCs w:val="22"/>
              </w:rPr>
              <w:t>Montant : &gt; 1000 EURO</w:t>
            </w:r>
          </w:p>
          <w:p w:rsidR="00384C96" w:rsidRPr="009C6343" w:rsidRDefault="00384C96" w:rsidP="00FD2992">
            <w:pPr>
              <w:rPr>
                <w:sz w:val="22"/>
                <w:szCs w:val="22"/>
              </w:rPr>
            </w:pPr>
            <w:r w:rsidRPr="009C6343">
              <w:rPr>
                <w:sz w:val="22"/>
                <w:szCs w:val="22"/>
              </w:rPr>
              <w:t>Division : 1000</w:t>
            </w:r>
          </w:p>
          <w:p w:rsidR="00384C96" w:rsidRPr="009C6343" w:rsidRDefault="00384C96" w:rsidP="00FD2992">
            <w:pPr>
              <w:rPr>
                <w:sz w:val="22"/>
                <w:szCs w:val="22"/>
              </w:rPr>
            </w:pPr>
          </w:p>
          <w:p w:rsidR="00384C96" w:rsidRPr="009C6343" w:rsidRDefault="00384C96" w:rsidP="00FD2992">
            <w:pPr>
              <w:rPr>
                <w:sz w:val="22"/>
                <w:szCs w:val="22"/>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 xml:space="preserve">Créer une commande NB avec groupe acheteur FPA, pour un montant de 1300 euro </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vérifier code de lancement P8 et P9 (stratégie GP51) dans la commande</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Sauvegarder</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Valider la commande avec la clé P8</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 xml:space="preserve">Créer une commande NB, avec groupe acheteur FPA, pour un montant de 800 euro </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Vérifier l’absence de stratégie de validation</w:t>
            </w:r>
          </w:p>
          <w:p w:rsidR="00384C96" w:rsidRPr="009C6343" w:rsidRDefault="00384C96" w:rsidP="00384C96">
            <w:pPr>
              <w:pStyle w:val="table"/>
              <w:rPr>
                <w:rFonts w:ascii="Times New Roman" w:hAnsi="Times New Roman"/>
                <w:sz w:val="22"/>
                <w:szCs w:val="22"/>
                <w:lang w:val="fr-FR"/>
              </w:rPr>
            </w:pPr>
          </w:p>
          <w:p w:rsidR="00384C96" w:rsidRPr="009C6343" w:rsidRDefault="00384C96" w:rsidP="00384C96">
            <w:pPr>
              <w:pStyle w:val="table"/>
              <w:rPr>
                <w:rFonts w:ascii="Times New Roman" w:hAnsi="Times New Roman"/>
                <w:sz w:val="22"/>
                <w:szCs w:val="22"/>
                <w:lang w:val="fr-FR"/>
              </w:rPr>
            </w:pPr>
            <w:r w:rsidRPr="009C6343">
              <w:rPr>
                <w:rFonts w:ascii="Times New Roman" w:hAnsi="Times New Roman"/>
                <w:sz w:val="22"/>
                <w:szCs w:val="22"/>
                <w:lang w:val="fr-FR"/>
              </w:rPr>
              <w:t xml:space="preserve"> Sauvegarder</w:t>
            </w:r>
          </w:p>
          <w:p w:rsidR="00384C96" w:rsidRPr="009C6343" w:rsidRDefault="00384C96" w:rsidP="00FD2992">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384C96" w:rsidRPr="009C6343" w:rsidRDefault="00384C96"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384C96" w:rsidRPr="009C6343" w:rsidRDefault="00384C96" w:rsidP="00DE00C0">
            <w:pPr>
              <w:pStyle w:val="table"/>
              <w:rPr>
                <w:rFonts w:ascii="Times New Roman" w:hAnsi="Times New Roman"/>
                <w:b/>
                <w:bCs/>
                <w:color w:val="000080"/>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384C96" w:rsidRPr="009C6343" w:rsidRDefault="00384C96"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384C96" w:rsidRPr="009C6343" w:rsidRDefault="00384C96" w:rsidP="0027783E">
            <w:pPr>
              <w:pStyle w:val="table"/>
              <w:rPr>
                <w:rFonts w:ascii="Times New Roman" w:hAnsi="Times New Roman"/>
                <w:color w:val="000000"/>
                <w:sz w:val="22"/>
                <w:szCs w:val="22"/>
                <w:shd w:val="clear" w:color="auto" w:fill="FFFFFF"/>
                <w:lang w:val="fr-FR"/>
              </w:rPr>
            </w:pPr>
          </w:p>
        </w:tc>
      </w:tr>
      <w:tr w:rsidR="00384C96" w:rsidRPr="009C6343" w:rsidTr="00ED11DB">
        <w:tc>
          <w:tcPr>
            <w:tcW w:w="5528" w:type="dxa"/>
            <w:tcBorders>
              <w:top w:val="single" w:sz="4" w:space="0" w:color="auto"/>
              <w:left w:val="single" w:sz="4" w:space="0" w:color="auto"/>
              <w:bottom w:val="single" w:sz="4" w:space="0" w:color="auto"/>
              <w:right w:val="single" w:sz="4" w:space="0" w:color="auto"/>
            </w:tcBorders>
          </w:tcPr>
          <w:p w:rsidR="00384C96" w:rsidRPr="009C6343" w:rsidRDefault="00A44F85" w:rsidP="00FD2992">
            <w:pPr>
              <w:rPr>
                <w:sz w:val="22"/>
                <w:szCs w:val="22"/>
              </w:rPr>
            </w:pPr>
            <w:r w:rsidRPr="009C6343">
              <w:rPr>
                <w:sz w:val="22"/>
                <w:szCs w:val="22"/>
              </w:rPr>
              <w:lastRenderedPageBreak/>
              <w:t>Contrats clients</w:t>
            </w:r>
          </w:p>
          <w:p w:rsidR="00A44F85" w:rsidRPr="009C6343" w:rsidRDefault="00A44F85" w:rsidP="00FD2992">
            <w:pPr>
              <w:rPr>
                <w:sz w:val="22"/>
                <w:szCs w:val="22"/>
              </w:rPr>
            </w:pPr>
          </w:p>
          <w:p w:rsidR="00A44F85" w:rsidRPr="009C6343" w:rsidRDefault="00A44F85" w:rsidP="00FD2992">
            <w:pPr>
              <w:rPr>
                <w:sz w:val="22"/>
                <w:szCs w:val="22"/>
              </w:rPr>
            </w:pPr>
            <w:r w:rsidRPr="009C6343">
              <w:rPr>
                <w:sz w:val="22"/>
                <w:szCs w:val="22"/>
              </w:rPr>
              <w:t>Créer un contrat en quantité</w:t>
            </w:r>
          </w:p>
          <w:p w:rsidR="00A44F85" w:rsidRPr="009C6343" w:rsidRDefault="00A44F85" w:rsidP="00FD2992">
            <w:pPr>
              <w:rPr>
                <w:sz w:val="22"/>
                <w:szCs w:val="22"/>
              </w:rPr>
            </w:pPr>
          </w:p>
          <w:p w:rsidR="00A44F85" w:rsidRPr="009C6343" w:rsidRDefault="00A44F85" w:rsidP="00A44F85">
            <w:pPr>
              <w:rPr>
                <w:sz w:val="22"/>
                <w:szCs w:val="22"/>
              </w:rPr>
            </w:pPr>
            <w:r w:rsidRPr="009C6343">
              <w:rPr>
                <w:sz w:val="22"/>
                <w:szCs w:val="22"/>
              </w:rPr>
              <w:t>Dans la zone Type de contrat, sélectionnez un contrat en quantité standard compatible avec le type de commande client CDCL</w:t>
            </w:r>
          </w:p>
          <w:p w:rsidR="00A44F85" w:rsidRPr="009C6343" w:rsidRDefault="00A44F85" w:rsidP="00A44F85">
            <w:pPr>
              <w:rPr>
                <w:sz w:val="22"/>
                <w:szCs w:val="22"/>
              </w:rPr>
            </w:pPr>
            <w:r w:rsidRPr="009C6343">
              <w:rPr>
                <w:sz w:val="22"/>
                <w:szCs w:val="22"/>
              </w:rPr>
              <w:t>Ne saisissez pas les données d’organisation</w:t>
            </w:r>
          </w:p>
          <w:p w:rsidR="00A44F85" w:rsidRPr="009C6343" w:rsidRDefault="00A44F85" w:rsidP="00A44F85">
            <w:pPr>
              <w:rPr>
                <w:sz w:val="22"/>
                <w:szCs w:val="22"/>
              </w:rPr>
            </w:pPr>
          </w:p>
          <w:p w:rsidR="00A44F85" w:rsidRPr="009C6343" w:rsidRDefault="00A44F85" w:rsidP="00A44F85">
            <w:pPr>
              <w:rPr>
                <w:sz w:val="22"/>
                <w:szCs w:val="22"/>
              </w:rPr>
            </w:pPr>
            <w:r w:rsidRPr="009C6343">
              <w:rPr>
                <w:sz w:val="22"/>
                <w:szCs w:val="22"/>
              </w:rPr>
              <w:t>Saisissez les données suivantes :</w:t>
            </w:r>
          </w:p>
          <w:p w:rsidR="00A44F85" w:rsidRPr="009C6343" w:rsidRDefault="00A44F85" w:rsidP="00A44F85">
            <w:pPr>
              <w:rPr>
                <w:sz w:val="22"/>
                <w:szCs w:val="22"/>
              </w:rPr>
            </w:pPr>
            <w:r w:rsidRPr="009C6343">
              <w:rPr>
                <w:sz w:val="22"/>
                <w:szCs w:val="22"/>
              </w:rPr>
              <w:t xml:space="preserve">le numéro client de votre donneur d'ordre dans la zone Donneur d'ordre ; </w:t>
            </w:r>
          </w:p>
          <w:p w:rsidR="00A44F85" w:rsidRPr="009C6343" w:rsidRDefault="00A44F85" w:rsidP="00A44F85">
            <w:pPr>
              <w:rPr>
                <w:sz w:val="22"/>
                <w:szCs w:val="22"/>
              </w:rPr>
            </w:pPr>
            <w:r w:rsidRPr="009C6343">
              <w:rPr>
                <w:sz w:val="22"/>
                <w:szCs w:val="22"/>
              </w:rPr>
              <w:t>le numéro de la commande client pour ce document ; 2009/103</w:t>
            </w:r>
          </w:p>
          <w:p w:rsidR="00A44F85" w:rsidRPr="009C6343" w:rsidRDefault="00A44F85" w:rsidP="00A44F85">
            <w:pPr>
              <w:rPr>
                <w:sz w:val="22"/>
                <w:szCs w:val="22"/>
              </w:rPr>
            </w:pPr>
            <w:r w:rsidRPr="009C6343">
              <w:rPr>
                <w:sz w:val="22"/>
                <w:szCs w:val="22"/>
              </w:rPr>
              <w:t>la période de validité dans les zones Déb. validité et Fin validité ; 1 an</w:t>
            </w:r>
          </w:p>
          <w:p w:rsidR="00A44F85" w:rsidRPr="009C6343" w:rsidRDefault="00A44F85" w:rsidP="00A44F85">
            <w:pPr>
              <w:rPr>
                <w:sz w:val="22"/>
                <w:szCs w:val="22"/>
              </w:rPr>
            </w:pPr>
            <w:r w:rsidRPr="009C6343">
              <w:rPr>
                <w:sz w:val="22"/>
                <w:szCs w:val="22"/>
              </w:rPr>
              <w:t xml:space="preserve">le numéro de vos articles ; </w:t>
            </w:r>
          </w:p>
          <w:p w:rsidR="00A44F85" w:rsidRPr="009C6343" w:rsidRDefault="00A44F85" w:rsidP="00A44F85">
            <w:pPr>
              <w:rPr>
                <w:sz w:val="22"/>
                <w:szCs w:val="22"/>
              </w:rPr>
            </w:pPr>
            <w:r w:rsidRPr="009C6343">
              <w:rPr>
                <w:sz w:val="22"/>
                <w:szCs w:val="22"/>
              </w:rPr>
              <w:t>les quantités cibles pour les articles. 20.000 PC</w:t>
            </w:r>
          </w:p>
          <w:p w:rsidR="00A44F85" w:rsidRPr="009C6343" w:rsidRDefault="00A44F85" w:rsidP="00A44F85">
            <w:pPr>
              <w:rPr>
                <w:sz w:val="22"/>
                <w:szCs w:val="22"/>
              </w:rPr>
            </w:pPr>
          </w:p>
          <w:p w:rsidR="00A44F85" w:rsidRPr="009C6343" w:rsidRDefault="00A44F85" w:rsidP="00A44F85">
            <w:pPr>
              <w:rPr>
                <w:sz w:val="22"/>
                <w:szCs w:val="22"/>
              </w:rPr>
            </w:pPr>
            <w:r w:rsidRPr="009C6343">
              <w:rPr>
                <w:sz w:val="22"/>
                <w:szCs w:val="22"/>
              </w:rPr>
              <w:t>Sauvegardez votre document.</w:t>
            </w:r>
          </w:p>
          <w:p w:rsidR="00A44F85" w:rsidRPr="009C6343" w:rsidRDefault="00A44F85" w:rsidP="00A44F85">
            <w:pPr>
              <w:rPr>
                <w:sz w:val="22"/>
                <w:szCs w:val="22"/>
              </w:rPr>
            </w:pPr>
          </w:p>
          <w:p w:rsidR="00A44F85" w:rsidRPr="009C6343" w:rsidRDefault="00A44F85" w:rsidP="00A44F85">
            <w:pPr>
              <w:rPr>
                <w:b/>
                <w:bCs/>
                <w:sz w:val="22"/>
                <w:szCs w:val="22"/>
              </w:rPr>
            </w:pPr>
            <w:r w:rsidRPr="009C6343">
              <w:rPr>
                <w:b/>
                <w:bCs/>
                <w:sz w:val="22"/>
                <w:szCs w:val="22"/>
              </w:rPr>
              <w:t>Créer un appel pour votre contrat en quantité</w:t>
            </w:r>
          </w:p>
          <w:p w:rsidR="00A44F85" w:rsidRPr="009C6343" w:rsidRDefault="00A44F85" w:rsidP="00A44F85">
            <w:pPr>
              <w:rPr>
                <w:sz w:val="22"/>
                <w:szCs w:val="22"/>
              </w:rPr>
            </w:pPr>
          </w:p>
          <w:p w:rsidR="00A44F85" w:rsidRPr="009C6343" w:rsidRDefault="00A44F85" w:rsidP="00A44F85">
            <w:pPr>
              <w:rPr>
                <w:sz w:val="22"/>
                <w:szCs w:val="22"/>
              </w:rPr>
            </w:pPr>
            <w:r w:rsidRPr="009C6343">
              <w:rPr>
                <w:sz w:val="22"/>
                <w:szCs w:val="22"/>
              </w:rPr>
              <w:t>Saisissez le type de commande CDCL et, si nécessaire, les données organisation.</w:t>
            </w:r>
          </w:p>
          <w:p w:rsidR="00A44F85" w:rsidRPr="009C6343" w:rsidRDefault="00A44F85" w:rsidP="00A44F85">
            <w:pPr>
              <w:rPr>
                <w:sz w:val="22"/>
                <w:szCs w:val="22"/>
              </w:rPr>
            </w:pPr>
            <w:r w:rsidRPr="009C6343">
              <w:rPr>
                <w:sz w:val="22"/>
                <w:szCs w:val="22"/>
              </w:rPr>
              <w:t xml:space="preserve">Saisissez votre numéro du contrat </w:t>
            </w:r>
          </w:p>
          <w:p w:rsidR="00A44F85" w:rsidRPr="009C6343" w:rsidRDefault="00A44F85" w:rsidP="00A44F85">
            <w:pPr>
              <w:rPr>
                <w:sz w:val="22"/>
                <w:szCs w:val="22"/>
              </w:rPr>
            </w:pPr>
            <w:r w:rsidRPr="009C6343">
              <w:rPr>
                <w:sz w:val="22"/>
                <w:szCs w:val="22"/>
              </w:rPr>
              <w:t xml:space="preserve">Sélectionnez Liste de sélection. </w:t>
            </w:r>
          </w:p>
          <w:p w:rsidR="00A44F85" w:rsidRPr="009C6343" w:rsidRDefault="00A44F85" w:rsidP="00A44F85">
            <w:pPr>
              <w:rPr>
                <w:sz w:val="22"/>
                <w:szCs w:val="22"/>
              </w:rPr>
            </w:pPr>
            <w:r w:rsidRPr="009C6343">
              <w:rPr>
                <w:sz w:val="22"/>
                <w:szCs w:val="22"/>
              </w:rPr>
              <w:t>Changez la quantité à 2.000 PC</w:t>
            </w:r>
          </w:p>
          <w:p w:rsidR="00A44F85" w:rsidRPr="009C6343" w:rsidRDefault="00A44F85" w:rsidP="00A44F85">
            <w:pPr>
              <w:rPr>
                <w:sz w:val="22"/>
                <w:szCs w:val="22"/>
              </w:rPr>
            </w:pPr>
            <w:r w:rsidRPr="009C6343">
              <w:rPr>
                <w:sz w:val="22"/>
                <w:szCs w:val="22"/>
              </w:rPr>
              <w:t>Sauvegardez votre document.</w:t>
            </w:r>
          </w:p>
          <w:p w:rsidR="00A44F85" w:rsidRPr="009C6343" w:rsidRDefault="00A44F85" w:rsidP="00A44F85">
            <w:pPr>
              <w:rPr>
                <w:sz w:val="22"/>
                <w:szCs w:val="22"/>
              </w:rPr>
            </w:pPr>
          </w:p>
          <w:p w:rsidR="00A44F85" w:rsidRPr="009C6343" w:rsidRDefault="00A44F85" w:rsidP="00A44F85">
            <w:pPr>
              <w:rPr>
                <w:sz w:val="22"/>
                <w:szCs w:val="22"/>
              </w:rPr>
            </w:pPr>
            <w:r w:rsidRPr="009C6343">
              <w:rPr>
                <w:sz w:val="22"/>
                <w:szCs w:val="22"/>
              </w:rPr>
              <w:t>consulter tous les contrats dans lesquels des données sont encore incomplètes.</w:t>
            </w:r>
          </w:p>
          <w:p w:rsidR="00A44F85" w:rsidRPr="009C6343" w:rsidRDefault="00A44F85" w:rsidP="00A44F85">
            <w:pPr>
              <w:rPr>
                <w:sz w:val="22"/>
                <w:szCs w:val="22"/>
              </w:rPr>
            </w:pPr>
          </w:p>
          <w:p w:rsidR="00A44F85" w:rsidRPr="009C6343" w:rsidRDefault="00A44F85" w:rsidP="00A44F85">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384C96" w:rsidRPr="009C6343" w:rsidRDefault="00A44F85" w:rsidP="0027783E">
            <w:pPr>
              <w:pStyle w:val="table"/>
              <w:rPr>
                <w:rFonts w:ascii="Times New Roman" w:hAnsi="Times New Roman"/>
                <w:color w:val="000000"/>
                <w:sz w:val="22"/>
                <w:szCs w:val="22"/>
                <w:shd w:val="clear" w:color="auto" w:fill="FFFFFF"/>
                <w:lang w:val="fr-FR"/>
              </w:rPr>
            </w:pPr>
            <w:r w:rsidRPr="009C6343">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384C96" w:rsidRPr="009C6343" w:rsidRDefault="00A44F85"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Création des contrats en quantité</w:t>
            </w:r>
          </w:p>
          <w:p w:rsidR="00A44F85" w:rsidRPr="009C6343" w:rsidRDefault="00A44F85" w:rsidP="00DE00C0">
            <w:pPr>
              <w:pStyle w:val="table"/>
              <w:rPr>
                <w:rFonts w:ascii="Times New Roman" w:hAnsi="Times New Roman"/>
                <w:b/>
                <w:bCs/>
                <w:color w:val="000080"/>
                <w:sz w:val="22"/>
                <w:szCs w:val="22"/>
                <w:lang w:val="fr-FR"/>
              </w:rPr>
            </w:pPr>
          </w:p>
          <w:p w:rsidR="00A44F85" w:rsidRPr="009C6343" w:rsidRDefault="00A44F85"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Création d’appels pour contrats en quantité</w:t>
            </w:r>
          </w:p>
          <w:p w:rsidR="00A44F85" w:rsidRPr="009C6343" w:rsidRDefault="00A44F85" w:rsidP="00DE00C0">
            <w:pPr>
              <w:pStyle w:val="table"/>
              <w:rPr>
                <w:rFonts w:ascii="Times New Roman" w:hAnsi="Times New Roman"/>
                <w:b/>
                <w:bCs/>
                <w:color w:val="000080"/>
                <w:sz w:val="22"/>
                <w:szCs w:val="22"/>
                <w:lang w:val="fr-FR"/>
              </w:rPr>
            </w:pPr>
          </w:p>
          <w:p w:rsidR="00A44F85" w:rsidRPr="009C6343" w:rsidRDefault="00A44F85"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rPr>
              <w:t>Affichage des contrats</w:t>
            </w:r>
          </w:p>
        </w:tc>
        <w:tc>
          <w:tcPr>
            <w:tcW w:w="3685" w:type="dxa"/>
            <w:tcBorders>
              <w:top w:val="single" w:sz="4" w:space="0" w:color="auto"/>
              <w:left w:val="single" w:sz="4" w:space="0" w:color="auto"/>
              <w:bottom w:val="single" w:sz="4" w:space="0" w:color="auto"/>
              <w:right w:val="single" w:sz="4" w:space="0" w:color="auto"/>
            </w:tcBorders>
          </w:tcPr>
          <w:p w:rsidR="00384C96" w:rsidRPr="009C6343" w:rsidRDefault="00384C96"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384C96" w:rsidRPr="009C6343" w:rsidRDefault="00384C96" w:rsidP="0027783E">
            <w:pPr>
              <w:pStyle w:val="table"/>
              <w:rPr>
                <w:rFonts w:ascii="Times New Roman" w:hAnsi="Times New Roman"/>
                <w:color w:val="000000"/>
                <w:sz w:val="22"/>
                <w:szCs w:val="22"/>
                <w:shd w:val="clear" w:color="auto" w:fill="FFFFFF"/>
                <w:lang w:val="fr-FR"/>
              </w:rPr>
            </w:pPr>
          </w:p>
        </w:tc>
      </w:tr>
      <w:tr w:rsidR="00A44F85" w:rsidRPr="009C6343" w:rsidTr="00ED11DB">
        <w:tc>
          <w:tcPr>
            <w:tcW w:w="5528" w:type="dxa"/>
            <w:tcBorders>
              <w:top w:val="single" w:sz="4" w:space="0" w:color="auto"/>
              <w:left w:val="single" w:sz="4" w:space="0" w:color="auto"/>
              <w:bottom w:val="single" w:sz="4" w:space="0" w:color="auto"/>
              <w:right w:val="single" w:sz="4" w:space="0" w:color="auto"/>
            </w:tcBorders>
          </w:tcPr>
          <w:p w:rsidR="00A44F85" w:rsidRPr="009C6343" w:rsidRDefault="00A44F85" w:rsidP="00FD2992">
            <w:pPr>
              <w:rPr>
                <w:sz w:val="22"/>
                <w:szCs w:val="22"/>
              </w:rPr>
            </w:pPr>
          </w:p>
          <w:p w:rsidR="00A44F85" w:rsidRPr="009C6343" w:rsidRDefault="00A44F85" w:rsidP="00FD2992">
            <w:pPr>
              <w:rPr>
                <w:b/>
                <w:bCs/>
                <w:color w:val="000080"/>
                <w:sz w:val="22"/>
                <w:szCs w:val="22"/>
              </w:rPr>
            </w:pPr>
            <w:r w:rsidRPr="009C6343">
              <w:rPr>
                <w:b/>
                <w:bCs/>
                <w:color w:val="000080"/>
                <w:sz w:val="22"/>
                <w:szCs w:val="22"/>
              </w:rPr>
              <w:t>Fabrication unitaire</w:t>
            </w:r>
          </w:p>
          <w:p w:rsidR="00A44F85" w:rsidRPr="009C6343" w:rsidRDefault="00A44F85" w:rsidP="00FD2992">
            <w:pPr>
              <w:rPr>
                <w:b/>
                <w:bCs/>
                <w:color w:val="000080"/>
                <w:sz w:val="22"/>
                <w:szCs w:val="22"/>
              </w:rPr>
            </w:pPr>
          </w:p>
          <w:p w:rsidR="00A44F85" w:rsidRPr="009C6343" w:rsidRDefault="00A44F85" w:rsidP="00FD2992">
            <w:pPr>
              <w:rPr>
                <w:sz w:val="22"/>
                <w:szCs w:val="22"/>
              </w:rPr>
            </w:pPr>
            <w:r w:rsidRPr="009C6343">
              <w:rPr>
                <w:sz w:val="22"/>
                <w:szCs w:val="22"/>
              </w:rPr>
              <w:t>utiliser la fabrication unitaire pour un nouvel article. Celui ci nécessite un assemblage spécifique pour un client.</w:t>
            </w:r>
          </w:p>
          <w:p w:rsidR="00A44F85" w:rsidRPr="009C6343" w:rsidRDefault="00A44F85" w:rsidP="00FD2992">
            <w:pPr>
              <w:rPr>
                <w:b/>
                <w:bCs/>
                <w:color w:val="000080"/>
                <w:sz w:val="22"/>
                <w:szCs w:val="22"/>
              </w:rPr>
            </w:pPr>
          </w:p>
          <w:p w:rsidR="00A44F85" w:rsidRPr="009C6343" w:rsidRDefault="00A44F85" w:rsidP="00FD2992">
            <w:pPr>
              <w:rPr>
                <w:b/>
                <w:bCs/>
                <w:color w:val="000080"/>
                <w:sz w:val="22"/>
                <w:szCs w:val="22"/>
              </w:rPr>
            </w:pPr>
            <w:r w:rsidRPr="009C6343">
              <w:rPr>
                <w:b/>
                <w:bCs/>
                <w:color w:val="000080"/>
                <w:sz w:val="22"/>
                <w:szCs w:val="22"/>
              </w:rPr>
              <w:t>Créer un article par copie pour la fabrication interne (Vues DB, Achats, MRP, Comptabilité) sur la division 1300 avec les données suivantes :</w:t>
            </w:r>
          </w:p>
          <w:p w:rsidR="00A44F85" w:rsidRPr="009C6343" w:rsidRDefault="00A44F85" w:rsidP="00FD2992">
            <w:pPr>
              <w:rPr>
                <w:b/>
                <w:bCs/>
                <w:color w:val="000080"/>
                <w:sz w:val="22"/>
                <w:szCs w:val="22"/>
              </w:rPr>
            </w:pPr>
          </w:p>
          <w:p w:rsidR="00A44F85" w:rsidRPr="009C6343" w:rsidRDefault="00A44F85" w:rsidP="00FD2992">
            <w:pPr>
              <w:rPr>
                <w:sz w:val="22"/>
                <w:szCs w:val="22"/>
              </w:rPr>
            </w:pPr>
            <w:r w:rsidRPr="009C6343">
              <w:rPr>
                <w:sz w:val="22"/>
                <w:szCs w:val="22"/>
              </w:rPr>
              <w:t>Groupe de planif.    0020</w:t>
            </w:r>
          </w:p>
          <w:p w:rsidR="00A44F85" w:rsidRPr="009C6343" w:rsidRDefault="00A44F85" w:rsidP="00FD2992">
            <w:pPr>
              <w:rPr>
                <w:sz w:val="22"/>
                <w:szCs w:val="22"/>
              </w:rPr>
            </w:pPr>
            <w:r w:rsidRPr="009C6343">
              <w:rPr>
                <w:sz w:val="22"/>
                <w:szCs w:val="22"/>
              </w:rPr>
              <w:t>Groupe stratég.      20      Fabrication pour cde client</w:t>
            </w:r>
          </w:p>
          <w:p w:rsidR="00A44F85" w:rsidRPr="009C6343" w:rsidRDefault="00A44F85" w:rsidP="00FD2992">
            <w:pPr>
              <w:rPr>
                <w:sz w:val="22"/>
                <w:szCs w:val="22"/>
              </w:rPr>
            </w:pPr>
          </w:p>
          <w:p w:rsidR="00A44F85" w:rsidRPr="009C6343" w:rsidRDefault="00A44F85" w:rsidP="00FD2992">
            <w:pPr>
              <w:rPr>
                <w:b/>
                <w:bCs/>
                <w:color w:val="000080"/>
                <w:sz w:val="22"/>
                <w:szCs w:val="22"/>
              </w:rPr>
            </w:pPr>
            <w:r w:rsidRPr="009C6343">
              <w:rPr>
                <w:sz w:val="22"/>
                <w:szCs w:val="22"/>
              </w:rPr>
              <w:t xml:space="preserve">Créer une </w:t>
            </w:r>
            <w:r w:rsidRPr="009C6343">
              <w:rPr>
                <w:b/>
                <w:bCs/>
                <w:color w:val="000080"/>
                <w:sz w:val="22"/>
                <w:szCs w:val="22"/>
              </w:rPr>
              <w:t>Commande client avec poste de fabrication unitaire</w:t>
            </w:r>
          </w:p>
          <w:p w:rsidR="00A44F85" w:rsidRPr="009C6343" w:rsidRDefault="00A44F85" w:rsidP="00A44F85">
            <w:pPr>
              <w:spacing w:before="100" w:beforeAutospacing="1" w:after="100" w:afterAutospacing="1"/>
              <w:rPr>
                <w:sz w:val="22"/>
                <w:szCs w:val="22"/>
              </w:rPr>
            </w:pPr>
            <w:r w:rsidRPr="009C6343">
              <w:rPr>
                <w:sz w:val="22"/>
                <w:szCs w:val="22"/>
              </w:rPr>
              <w:lastRenderedPageBreak/>
              <w:t>Saisissez les données suivantes :</w:t>
            </w:r>
          </w:p>
          <w:p w:rsidR="00A44F85" w:rsidRPr="009C6343" w:rsidRDefault="00A44F85" w:rsidP="00A44F85">
            <w:pPr>
              <w:spacing w:before="100" w:beforeAutospacing="1" w:after="100" w:afterAutospacing="1"/>
              <w:rPr>
                <w:sz w:val="22"/>
                <w:szCs w:val="22"/>
              </w:rPr>
            </w:pPr>
            <w:r w:rsidRPr="009C6343">
              <w:rPr>
                <w:sz w:val="22"/>
                <w:szCs w:val="22"/>
              </w:rPr>
              <w:t xml:space="preserve">Votre numéro client du donneur d'ordre ; </w:t>
            </w:r>
          </w:p>
          <w:p w:rsidR="00A44F85" w:rsidRPr="009C6343" w:rsidRDefault="00A44F85" w:rsidP="00A44F85">
            <w:pPr>
              <w:spacing w:before="100" w:beforeAutospacing="1" w:after="100" w:afterAutospacing="1"/>
              <w:rPr>
                <w:sz w:val="22"/>
                <w:szCs w:val="22"/>
              </w:rPr>
            </w:pPr>
            <w:r w:rsidRPr="009C6343">
              <w:rPr>
                <w:sz w:val="22"/>
                <w:szCs w:val="22"/>
              </w:rPr>
              <w:t>Le numéro de la commande d’achat du client ; FABUNI##</w:t>
            </w:r>
          </w:p>
          <w:p w:rsidR="00A44F85" w:rsidRPr="009C6343" w:rsidRDefault="00A44F85" w:rsidP="00A44F85">
            <w:pPr>
              <w:spacing w:before="100" w:beforeAutospacing="1" w:after="100" w:afterAutospacing="1"/>
              <w:rPr>
                <w:sz w:val="22"/>
                <w:szCs w:val="22"/>
              </w:rPr>
            </w:pPr>
            <w:r w:rsidRPr="009C6343">
              <w:rPr>
                <w:sz w:val="22"/>
                <w:szCs w:val="22"/>
              </w:rPr>
              <w:t xml:space="preserve">Votre numéro d'article ; </w:t>
            </w:r>
          </w:p>
          <w:p w:rsidR="00A44F85" w:rsidRPr="009C6343" w:rsidRDefault="00A44F85" w:rsidP="00A44F85">
            <w:pPr>
              <w:spacing w:before="100" w:beforeAutospacing="1" w:after="100" w:afterAutospacing="1"/>
              <w:rPr>
                <w:sz w:val="22"/>
                <w:szCs w:val="22"/>
              </w:rPr>
            </w:pPr>
            <w:r w:rsidRPr="009C6343">
              <w:rPr>
                <w:sz w:val="22"/>
                <w:szCs w:val="22"/>
              </w:rPr>
              <w:t>quantités d'articles commandées : 15 pièces</w:t>
            </w:r>
          </w:p>
          <w:p w:rsidR="00A44F85" w:rsidRPr="009C6343" w:rsidRDefault="00A44F85" w:rsidP="00A44F85">
            <w:pPr>
              <w:spacing w:before="100" w:beforeAutospacing="1" w:after="100" w:afterAutospacing="1"/>
              <w:rPr>
                <w:sz w:val="22"/>
                <w:szCs w:val="22"/>
              </w:rPr>
            </w:pPr>
            <w:r w:rsidRPr="009C6343">
              <w:rPr>
                <w:sz w:val="22"/>
                <w:szCs w:val="22"/>
              </w:rPr>
              <w:t>vérifier le type de besoin du poste de commande</w:t>
            </w:r>
          </w:p>
          <w:p w:rsidR="00A44F85" w:rsidRPr="009C6343" w:rsidRDefault="00A44F85" w:rsidP="00A44F85">
            <w:pPr>
              <w:spacing w:before="100" w:beforeAutospacing="1" w:after="100" w:afterAutospacing="1"/>
              <w:rPr>
                <w:sz w:val="22"/>
                <w:szCs w:val="22"/>
              </w:rPr>
            </w:pPr>
            <w:r w:rsidRPr="009C6343">
              <w:rPr>
                <w:sz w:val="22"/>
                <w:szCs w:val="22"/>
              </w:rPr>
              <w:t>vérifier l’imputation</w:t>
            </w:r>
          </w:p>
          <w:p w:rsidR="00A44F85" w:rsidRPr="009C6343" w:rsidRDefault="00A44F85" w:rsidP="00A44F85">
            <w:pPr>
              <w:spacing w:before="100" w:beforeAutospacing="1" w:after="100" w:afterAutospacing="1"/>
              <w:rPr>
                <w:sz w:val="22"/>
                <w:szCs w:val="22"/>
              </w:rPr>
            </w:pPr>
            <w:r w:rsidRPr="009C6343">
              <w:rPr>
                <w:sz w:val="22"/>
                <w:szCs w:val="22"/>
              </w:rPr>
              <w:t xml:space="preserve">vous voulez transmettre des informations particulières à la fabrication, sélectionnez </w:t>
            </w:r>
            <w:r w:rsidRPr="009C6343">
              <w:rPr>
                <w:i/>
                <w:iCs/>
                <w:sz w:val="22"/>
                <w:szCs w:val="22"/>
              </w:rPr>
              <w:t xml:space="preserve">Saut </w:t>
            </w:r>
            <w:r w:rsidRPr="009C6343">
              <w:rPr>
                <w:sz w:val="22"/>
                <w:szCs w:val="22"/>
              </w:rPr>
              <w:t></w:t>
            </w:r>
            <w:r w:rsidRPr="009C6343">
              <w:rPr>
                <w:sz w:val="22"/>
                <w:szCs w:val="22"/>
              </w:rPr>
              <w:t></w:t>
            </w:r>
            <w:r w:rsidRPr="009C6343">
              <w:rPr>
                <w:i/>
                <w:iCs/>
                <w:sz w:val="22"/>
                <w:szCs w:val="22"/>
              </w:rPr>
              <w:t>Poste</w:t>
            </w:r>
            <w:r w:rsidRPr="009C6343">
              <w:rPr>
                <w:sz w:val="22"/>
                <w:szCs w:val="22"/>
              </w:rPr>
              <w:t xml:space="preserve"> </w:t>
            </w:r>
            <w:r w:rsidRPr="009C6343">
              <w:rPr>
                <w:sz w:val="22"/>
                <w:szCs w:val="22"/>
              </w:rPr>
              <w:t></w:t>
            </w:r>
            <w:r w:rsidRPr="009C6343">
              <w:rPr>
                <w:sz w:val="22"/>
                <w:szCs w:val="22"/>
              </w:rPr>
              <w:t></w:t>
            </w:r>
            <w:r w:rsidRPr="009C6343">
              <w:rPr>
                <w:i/>
                <w:iCs/>
                <w:sz w:val="22"/>
                <w:szCs w:val="22"/>
              </w:rPr>
              <w:t>Textes</w:t>
            </w:r>
            <w:r w:rsidRPr="009C6343">
              <w:rPr>
                <w:sz w:val="22"/>
                <w:szCs w:val="22"/>
              </w:rPr>
              <w:t xml:space="preserve"> pour créer une instruction de fabrication correspondant au poste de la command</w:t>
            </w:r>
            <w:r w:rsidR="006A1377" w:rsidRPr="009C6343">
              <w:rPr>
                <w:sz w:val="22"/>
                <w:szCs w:val="22"/>
              </w:rPr>
              <w:t>e client :</w:t>
            </w:r>
          </w:p>
          <w:p w:rsidR="006A1377" w:rsidRPr="009C6343" w:rsidRDefault="006A1377" w:rsidP="00A44F85">
            <w:pPr>
              <w:spacing w:before="100" w:beforeAutospacing="1" w:after="100" w:afterAutospacing="1"/>
              <w:rPr>
                <w:sz w:val="22"/>
                <w:szCs w:val="22"/>
              </w:rPr>
            </w:pPr>
            <w:r w:rsidRPr="009C6343">
              <w:rPr>
                <w:sz w:val="22"/>
                <w:szCs w:val="22"/>
              </w:rPr>
              <w:t>instruction de fabrication FABUNI## CESI ROUEN</w:t>
            </w:r>
          </w:p>
          <w:p w:rsidR="00A44F85" w:rsidRPr="009C6343" w:rsidRDefault="00A44F85" w:rsidP="006A1377">
            <w:pPr>
              <w:spacing w:before="100" w:beforeAutospacing="1" w:after="100" w:afterAutospacing="1"/>
              <w:rPr>
                <w:sz w:val="22"/>
                <w:szCs w:val="22"/>
              </w:rPr>
            </w:pPr>
            <w:r w:rsidRPr="009C6343">
              <w:rPr>
                <w:sz w:val="22"/>
                <w:szCs w:val="22"/>
              </w:rPr>
              <w:t>Cette instruction est automatiquement copiée dans l'ordre de fabrication.</w:t>
            </w:r>
          </w:p>
          <w:p w:rsidR="006A1377" w:rsidRPr="009C6343" w:rsidRDefault="006A1377" w:rsidP="006A1377">
            <w:pPr>
              <w:spacing w:before="100" w:beforeAutospacing="1" w:after="100" w:afterAutospacing="1"/>
              <w:rPr>
                <w:sz w:val="22"/>
                <w:szCs w:val="22"/>
              </w:rPr>
            </w:pPr>
            <w:r w:rsidRPr="009C6343">
              <w:rPr>
                <w:sz w:val="22"/>
                <w:szCs w:val="22"/>
              </w:rPr>
              <w:t>Sauvegardez votre document.</w:t>
            </w:r>
          </w:p>
          <w:p w:rsidR="006A1377" w:rsidRPr="009C6343" w:rsidRDefault="006A1377" w:rsidP="006A1377">
            <w:pPr>
              <w:spacing w:before="100" w:beforeAutospacing="1" w:after="100" w:afterAutospacing="1"/>
              <w:rPr>
                <w:sz w:val="22"/>
                <w:szCs w:val="22"/>
              </w:rPr>
            </w:pPr>
            <w:r w:rsidRPr="009C6343">
              <w:rPr>
                <w:sz w:val="22"/>
                <w:szCs w:val="22"/>
              </w:rPr>
              <w:t xml:space="preserve">Vérifiez que Le système sauvegarde la commande client et crée les besoins individuels client pour les postes de </w:t>
            </w:r>
            <w:r w:rsidRPr="009C6343">
              <w:rPr>
                <w:sz w:val="22"/>
                <w:szCs w:val="22"/>
              </w:rPr>
              <w:lastRenderedPageBreak/>
              <w:t>fabrication unitaire.</w:t>
            </w:r>
          </w:p>
          <w:p w:rsidR="006A1377" w:rsidRPr="009C6343" w:rsidRDefault="006A1377" w:rsidP="006A1377">
            <w:pPr>
              <w:spacing w:before="100" w:beforeAutospacing="1" w:after="100" w:afterAutospacing="1"/>
              <w:rPr>
                <w:sz w:val="22"/>
                <w:szCs w:val="22"/>
              </w:rPr>
            </w:pPr>
            <w:r w:rsidRPr="009C6343">
              <w:rPr>
                <w:sz w:val="22"/>
                <w:szCs w:val="22"/>
              </w:rPr>
              <w:t>Créer une gamme, une nomenclature  par copie</w:t>
            </w:r>
          </w:p>
          <w:p w:rsidR="006A1377" w:rsidRPr="009C6343" w:rsidRDefault="006A1377" w:rsidP="006A1377">
            <w:pPr>
              <w:spacing w:before="100" w:beforeAutospacing="1" w:after="100" w:afterAutospacing="1"/>
              <w:rPr>
                <w:sz w:val="22"/>
                <w:szCs w:val="22"/>
              </w:rPr>
            </w:pPr>
            <w:r w:rsidRPr="009C6343">
              <w:rPr>
                <w:sz w:val="22"/>
                <w:szCs w:val="22"/>
              </w:rPr>
              <w:t>Créer une version de fabrication</w:t>
            </w:r>
          </w:p>
          <w:p w:rsidR="006A1377" w:rsidRPr="009C6343" w:rsidRDefault="006A1377" w:rsidP="006A1377">
            <w:pPr>
              <w:spacing w:before="100" w:beforeAutospacing="1" w:after="100" w:afterAutospacing="1"/>
              <w:rPr>
                <w:sz w:val="22"/>
                <w:szCs w:val="22"/>
              </w:rPr>
            </w:pPr>
            <w:r w:rsidRPr="009C6343">
              <w:rPr>
                <w:sz w:val="22"/>
                <w:szCs w:val="22"/>
              </w:rPr>
              <w:t>Exécuter un MRP individuel multi niveau</w:t>
            </w:r>
          </w:p>
          <w:p w:rsidR="006A1377" w:rsidRPr="009C6343" w:rsidRDefault="006A1377" w:rsidP="006A1377">
            <w:pPr>
              <w:spacing w:before="100" w:beforeAutospacing="1" w:after="100" w:afterAutospacing="1"/>
              <w:rPr>
                <w:sz w:val="22"/>
                <w:szCs w:val="22"/>
              </w:rPr>
            </w:pPr>
            <w:r w:rsidRPr="009C6343">
              <w:rPr>
                <w:sz w:val="22"/>
                <w:szCs w:val="22"/>
              </w:rPr>
              <w:t>Vérifiez que Les ordres de fabrication créés en fonction des besoins sont affectés aux postes de commande client appropriés.</w:t>
            </w:r>
          </w:p>
          <w:p w:rsidR="006A1377" w:rsidRPr="009C6343" w:rsidRDefault="006A1377" w:rsidP="006A1377">
            <w:pPr>
              <w:spacing w:before="100" w:beforeAutospacing="1" w:after="100" w:afterAutospacing="1"/>
              <w:rPr>
                <w:sz w:val="22"/>
                <w:szCs w:val="22"/>
              </w:rPr>
            </w:pPr>
            <w:r w:rsidRPr="009C6343">
              <w:rPr>
                <w:sz w:val="22"/>
                <w:szCs w:val="22"/>
              </w:rPr>
              <w:t>Convertissez l’OP en OF sans utiliser la MD04</w:t>
            </w:r>
          </w:p>
          <w:p w:rsidR="006A1377" w:rsidRPr="009C6343" w:rsidRDefault="006A1377" w:rsidP="006A1377">
            <w:pPr>
              <w:spacing w:before="100" w:beforeAutospacing="1" w:after="100" w:afterAutospacing="1"/>
              <w:rPr>
                <w:sz w:val="22"/>
                <w:szCs w:val="22"/>
              </w:rPr>
            </w:pPr>
            <w:r w:rsidRPr="009C6343">
              <w:rPr>
                <w:sz w:val="22"/>
                <w:szCs w:val="22"/>
              </w:rPr>
              <w:t>Vérifier l’instruction dans l’OF</w:t>
            </w:r>
          </w:p>
          <w:p w:rsidR="006A1377" w:rsidRPr="009C6343" w:rsidRDefault="006A1377" w:rsidP="006A1377">
            <w:pPr>
              <w:spacing w:before="100" w:beforeAutospacing="1" w:after="100" w:afterAutospacing="1"/>
              <w:rPr>
                <w:sz w:val="22"/>
                <w:szCs w:val="22"/>
              </w:rPr>
            </w:pPr>
            <w:r w:rsidRPr="009C6343">
              <w:rPr>
                <w:sz w:val="22"/>
                <w:szCs w:val="22"/>
              </w:rPr>
              <w:t>Ordonnancer votre fabrication unitaire (confirmer automatiquement par la mise à jour des reliquats de commandes client)</w:t>
            </w:r>
          </w:p>
          <w:p w:rsidR="006A1377" w:rsidRPr="009C6343" w:rsidRDefault="006A1377" w:rsidP="006A1377">
            <w:pPr>
              <w:spacing w:before="100" w:beforeAutospacing="1" w:after="100" w:afterAutospacing="1"/>
              <w:rPr>
                <w:sz w:val="22"/>
                <w:szCs w:val="22"/>
              </w:rPr>
            </w:pPr>
            <w:r w:rsidRPr="009C6343">
              <w:rPr>
                <w:sz w:val="22"/>
                <w:szCs w:val="22"/>
              </w:rPr>
              <w:t>Lancer la fabrication</w:t>
            </w:r>
          </w:p>
          <w:p w:rsidR="006A1377" w:rsidRPr="009C6343" w:rsidRDefault="003A1675" w:rsidP="006A1377">
            <w:pPr>
              <w:spacing w:before="100" w:beforeAutospacing="1" w:after="100" w:afterAutospacing="1"/>
              <w:rPr>
                <w:sz w:val="22"/>
                <w:szCs w:val="22"/>
              </w:rPr>
            </w:pPr>
            <w:r w:rsidRPr="009C6343">
              <w:rPr>
                <w:sz w:val="22"/>
                <w:szCs w:val="22"/>
              </w:rPr>
              <w:t>Prélever</w:t>
            </w:r>
            <w:r w:rsidR="006A1377" w:rsidRPr="009C6343">
              <w:rPr>
                <w:sz w:val="22"/>
                <w:szCs w:val="22"/>
              </w:rPr>
              <w:t xml:space="preserve"> vos composants</w:t>
            </w:r>
          </w:p>
          <w:p w:rsidR="006A1377" w:rsidRPr="009C6343" w:rsidRDefault="003A1675" w:rsidP="006A1377">
            <w:pPr>
              <w:spacing w:before="100" w:beforeAutospacing="1" w:after="100" w:afterAutospacing="1"/>
              <w:rPr>
                <w:sz w:val="22"/>
                <w:szCs w:val="22"/>
              </w:rPr>
            </w:pPr>
            <w:r w:rsidRPr="009C6343">
              <w:rPr>
                <w:sz w:val="22"/>
                <w:szCs w:val="22"/>
              </w:rPr>
              <w:t>Faire l’EM sur votre OF</w:t>
            </w:r>
          </w:p>
          <w:p w:rsidR="006A1377" w:rsidRPr="009C6343" w:rsidRDefault="006A1377" w:rsidP="006A1377">
            <w:pPr>
              <w:spacing w:before="100" w:beforeAutospacing="1" w:after="100" w:afterAutospacing="1"/>
              <w:rPr>
                <w:b/>
                <w:bCs/>
                <w:color w:val="000080"/>
                <w:sz w:val="22"/>
                <w:szCs w:val="22"/>
              </w:rPr>
            </w:pPr>
            <w:r w:rsidRPr="009C6343">
              <w:rPr>
                <w:b/>
                <w:bCs/>
                <w:color w:val="000080"/>
                <w:sz w:val="22"/>
                <w:szCs w:val="22"/>
              </w:rPr>
              <w:t>Consulter</w:t>
            </w:r>
            <w:r w:rsidR="003A1675" w:rsidRPr="009C6343">
              <w:rPr>
                <w:b/>
                <w:bCs/>
                <w:color w:val="000080"/>
                <w:sz w:val="22"/>
                <w:szCs w:val="22"/>
              </w:rPr>
              <w:t xml:space="preserve"> </w:t>
            </w:r>
            <w:r w:rsidRPr="009C6343">
              <w:rPr>
                <w:b/>
                <w:bCs/>
                <w:color w:val="000080"/>
                <w:sz w:val="22"/>
                <w:szCs w:val="22"/>
              </w:rPr>
              <w:t>l'état actuel du stock</w:t>
            </w:r>
          </w:p>
          <w:p w:rsidR="003A1675" w:rsidRPr="009C6343" w:rsidRDefault="003A1675" w:rsidP="006A1377">
            <w:pPr>
              <w:spacing w:before="100" w:beforeAutospacing="1" w:after="100" w:afterAutospacing="1"/>
              <w:rPr>
                <w:b/>
                <w:bCs/>
                <w:color w:val="000080"/>
                <w:sz w:val="22"/>
                <w:szCs w:val="22"/>
              </w:rPr>
            </w:pPr>
            <w:r w:rsidRPr="009C6343">
              <w:rPr>
                <w:b/>
                <w:bCs/>
                <w:color w:val="000080"/>
                <w:sz w:val="22"/>
                <w:szCs w:val="22"/>
              </w:rPr>
              <w:lastRenderedPageBreak/>
              <w:t>Expédier votre fabrication unitaire</w:t>
            </w:r>
          </w:p>
          <w:p w:rsidR="00A44F85" w:rsidRPr="009C6343" w:rsidRDefault="003A1675" w:rsidP="006D7D1C">
            <w:pPr>
              <w:spacing w:before="100" w:beforeAutospacing="1" w:after="100" w:afterAutospacing="1"/>
              <w:rPr>
                <w:sz w:val="22"/>
                <w:szCs w:val="22"/>
              </w:rPr>
            </w:pPr>
            <w:r w:rsidRPr="009C6343">
              <w:rPr>
                <w:sz w:val="22"/>
                <w:szCs w:val="22"/>
              </w:rPr>
              <w:t>Facturer le montant total de la façon habituelle à l'aide de l'échéancier de factures</w:t>
            </w:r>
          </w:p>
          <w:p w:rsidR="00A44F85" w:rsidRPr="009C6343" w:rsidRDefault="00A44F85" w:rsidP="00FD2992">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A44F85" w:rsidRPr="009C6343" w:rsidRDefault="00A44F85" w:rsidP="0027783E">
            <w:pPr>
              <w:pStyle w:val="table"/>
              <w:rPr>
                <w:rFonts w:ascii="Times New Roman" w:hAnsi="Times New Roman"/>
                <w:color w:val="000000"/>
                <w:sz w:val="22"/>
                <w:szCs w:val="22"/>
                <w:shd w:val="clear" w:color="auto" w:fill="FFFFFF"/>
                <w:lang w:val="fr-FR"/>
              </w:rPr>
            </w:pPr>
          </w:p>
        </w:tc>
        <w:tc>
          <w:tcPr>
            <w:tcW w:w="2977" w:type="dxa"/>
            <w:tcBorders>
              <w:top w:val="single" w:sz="4" w:space="0" w:color="auto"/>
              <w:left w:val="single" w:sz="4" w:space="0" w:color="auto"/>
              <w:bottom w:val="single" w:sz="4" w:space="0" w:color="auto"/>
              <w:right w:val="single" w:sz="4" w:space="0" w:color="auto"/>
            </w:tcBorders>
          </w:tcPr>
          <w:p w:rsidR="00A44F85" w:rsidRPr="009C6343" w:rsidRDefault="00A44F85"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Commande client avec poste de fabrication unitaire</w:t>
            </w:r>
          </w:p>
          <w:p w:rsidR="006A1377" w:rsidRPr="009C6343" w:rsidRDefault="006A1377" w:rsidP="00DE00C0">
            <w:pPr>
              <w:pStyle w:val="table"/>
              <w:rPr>
                <w:rFonts w:ascii="Times New Roman" w:hAnsi="Times New Roman"/>
                <w:b/>
                <w:bCs/>
                <w:color w:val="000080"/>
                <w:sz w:val="22"/>
                <w:szCs w:val="22"/>
                <w:lang w:val="fr-FR"/>
              </w:rPr>
            </w:pPr>
          </w:p>
          <w:p w:rsidR="006A1377" w:rsidRPr="009C6343" w:rsidRDefault="006A1377"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Consultation de l'état actuel du stock</w:t>
            </w:r>
          </w:p>
          <w:p w:rsidR="006A1377" w:rsidRPr="009C6343" w:rsidRDefault="006A1377" w:rsidP="00DE00C0">
            <w:pPr>
              <w:pStyle w:val="table"/>
              <w:rPr>
                <w:rFonts w:ascii="Times New Roman" w:hAnsi="Times New Roman"/>
                <w:b/>
                <w:bCs/>
                <w:color w:val="000080"/>
                <w:sz w:val="22"/>
                <w:szCs w:val="22"/>
                <w:lang w:val="fr-FR"/>
              </w:rPr>
            </w:pPr>
          </w:p>
          <w:p w:rsidR="006A1377" w:rsidRPr="009C6343" w:rsidRDefault="006A1377"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Expédition de la fabrication unitaire </w:t>
            </w:r>
          </w:p>
          <w:p w:rsidR="006A1377" w:rsidRPr="009C6343" w:rsidRDefault="006A1377"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Facturation pour la fabrication unitaire</w:t>
            </w:r>
          </w:p>
          <w:p w:rsidR="006A1377" w:rsidRPr="009C6343" w:rsidRDefault="006A1377" w:rsidP="00DE00C0">
            <w:pPr>
              <w:pStyle w:val="table"/>
              <w:rPr>
                <w:rFonts w:ascii="Times New Roman" w:hAnsi="Times New Roman"/>
                <w:b/>
                <w:bCs/>
                <w:color w:val="000080"/>
                <w:sz w:val="22"/>
                <w:szCs w:val="22"/>
                <w:lang w:val="fr-FR"/>
              </w:rPr>
            </w:pPr>
          </w:p>
          <w:p w:rsidR="006A1377" w:rsidRPr="009C6343" w:rsidRDefault="006A1377"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Ordonnancement de la fabrication unitaire</w:t>
            </w:r>
          </w:p>
        </w:tc>
        <w:tc>
          <w:tcPr>
            <w:tcW w:w="3685" w:type="dxa"/>
            <w:tcBorders>
              <w:top w:val="single" w:sz="4" w:space="0" w:color="auto"/>
              <w:left w:val="single" w:sz="4" w:space="0" w:color="auto"/>
              <w:bottom w:val="single" w:sz="4" w:space="0" w:color="auto"/>
              <w:right w:val="single" w:sz="4" w:space="0" w:color="auto"/>
            </w:tcBorders>
          </w:tcPr>
          <w:p w:rsidR="00A44F85" w:rsidRPr="009C6343" w:rsidRDefault="00A44F85"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A44F85" w:rsidRPr="009C6343" w:rsidRDefault="00A44F85" w:rsidP="0027783E">
            <w:pPr>
              <w:pStyle w:val="table"/>
              <w:rPr>
                <w:rFonts w:ascii="Times New Roman" w:hAnsi="Times New Roman"/>
                <w:color w:val="000000"/>
                <w:sz w:val="22"/>
                <w:szCs w:val="22"/>
                <w:shd w:val="clear" w:color="auto" w:fill="FFFFFF"/>
                <w:lang w:val="fr-FR"/>
              </w:rPr>
            </w:pPr>
          </w:p>
        </w:tc>
      </w:tr>
      <w:tr w:rsidR="006A2E0A" w:rsidRPr="009C6343" w:rsidTr="00ED11DB">
        <w:tc>
          <w:tcPr>
            <w:tcW w:w="5528" w:type="dxa"/>
            <w:tcBorders>
              <w:top w:val="single" w:sz="4" w:space="0" w:color="auto"/>
              <w:left w:val="single" w:sz="4" w:space="0" w:color="auto"/>
              <w:bottom w:val="single" w:sz="4" w:space="0" w:color="auto"/>
              <w:right w:val="single" w:sz="4" w:space="0" w:color="auto"/>
            </w:tcBorders>
          </w:tcPr>
          <w:p w:rsidR="006A2E0A" w:rsidRPr="009C6343" w:rsidRDefault="006A2E0A" w:rsidP="00FD2992">
            <w:pPr>
              <w:rPr>
                <w:sz w:val="22"/>
                <w:szCs w:val="22"/>
              </w:rPr>
            </w:pPr>
            <w:r w:rsidRPr="009C6343">
              <w:rPr>
                <w:b/>
                <w:bCs/>
                <w:color w:val="000080"/>
                <w:sz w:val="22"/>
                <w:szCs w:val="22"/>
              </w:rPr>
              <w:lastRenderedPageBreak/>
              <w:t>Programmes de livraison</w:t>
            </w:r>
            <w:r w:rsidRPr="009C6343">
              <w:rPr>
                <w:sz w:val="22"/>
                <w:szCs w:val="22"/>
              </w:rPr>
              <w:t xml:space="preserve"> </w:t>
            </w:r>
          </w:p>
          <w:p w:rsidR="006A2E0A" w:rsidRPr="009C6343" w:rsidRDefault="006A2E0A" w:rsidP="00FD2992">
            <w:pPr>
              <w:rPr>
                <w:sz w:val="22"/>
                <w:szCs w:val="22"/>
              </w:rPr>
            </w:pPr>
          </w:p>
          <w:p w:rsidR="006A2E0A" w:rsidRPr="009C6343" w:rsidRDefault="006A2E0A" w:rsidP="006A2E0A">
            <w:pPr>
              <w:rPr>
                <w:sz w:val="22"/>
                <w:szCs w:val="22"/>
              </w:rPr>
            </w:pPr>
            <w:r w:rsidRPr="009C6343">
              <w:rPr>
                <w:sz w:val="22"/>
                <w:szCs w:val="22"/>
              </w:rPr>
              <w:t>Votre commercial vient de signer un contrat cadre passé avec votre client.</w:t>
            </w:r>
          </w:p>
          <w:p w:rsidR="006A2E0A" w:rsidRPr="009C6343" w:rsidRDefault="006A2E0A" w:rsidP="006A2E0A">
            <w:pPr>
              <w:rPr>
                <w:sz w:val="22"/>
                <w:szCs w:val="22"/>
              </w:rPr>
            </w:pPr>
          </w:p>
          <w:p w:rsidR="006A2E0A" w:rsidRPr="009C6343" w:rsidRDefault="006A2E0A" w:rsidP="006A2E0A">
            <w:pPr>
              <w:rPr>
                <w:sz w:val="22"/>
                <w:szCs w:val="22"/>
              </w:rPr>
            </w:pPr>
            <w:r w:rsidRPr="009C6343">
              <w:rPr>
                <w:sz w:val="22"/>
                <w:szCs w:val="22"/>
              </w:rPr>
              <w:t>Il comprend des quantités à livrer à de nombreuses dates.</w:t>
            </w:r>
          </w:p>
          <w:p w:rsidR="006A2E0A" w:rsidRPr="009C6343" w:rsidRDefault="006A2E0A" w:rsidP="006A2E0A">
            <w:pPr>
              <w:rPr>
                <w:sz w:val="22"/>
                <w:szCs w:val="22"/>
              </w:rPr>
            </w:pPr>
          </w:p>
          <w:p w:rsidR="006A2E0A" w:rsidRPr="009C6343" w:rsidRDefault="006A2E0A" w:rsidP="006A2E0A">
            <w:pPr>
              <w:rPr>
                <w:sz w:val="22"/>
                <w:szCs w:val="22"/>
              </w:rPr>
            </w:pPr>
            <w:r w:rsidRPr="009C6343">
              <w:rPr>
                <w:sz w:val="22"/>
                <w:szCs w:val="22"/>
              </w:rPr>
              <w:t>1 livraison de 10,000 pièces tous les 15 jours sur 6 mois</w:t>
            </w:r>
          </w:p>
          <w:p w:rsidR="006A2E0A" w:rsidRPr="009C6343" w:rsidRDefault="006A2E0A" w:rsidP="006A2E0A">
            <w:pPr>
              <w:rPr>
                <w:sz w:val="22"/>
                <w:szCs w:val="22"/>
              </w:rPr>
            </w:pPr>
            <w:r w:rsidRPr="009C6343">
              <w:rPr>
                <w:sz w:val="22"/>
                <w:szCs w:val="22"/>
              </w:rPr>
              <w:t>Puis une livraison de 15,000 pièces tous les 2 mois sur 6 mois.</w:t>
            </w:r>
          </w:p>
          <w:p w:rsidR="006A2E0A" w:rsidRPr="009C6343" w:rsidRDefault="006A2E0A" w:rsidP="006A2E0A">
            <w:pPr>
              <w:rPr>
                <w:sz w:val="22"/>
                <w:szCs w:val="22"/>
              </w:rPr>
            </w:pPr>
          </w:p>
          <w:p w:rsidR="006A2E0A" w:rsidRPr="009C6343" w:rsidRDefault="006A2E0A" w:rsidP="006A2E0A">
            <w:pPr>
              <w:rPr>
                <w:sz w:val="22"/>
                <w:szCs w:val="22"/>
              </w:rPr>
            </w:pPr>
            <w:r w:rsidRPr="009C6343">
              <w:rPr>
                <w:sz w:val="22"/>
                <w:szCs w:val="22"/>
              </w:rPr>
              <w:t>Vous créez donc un programme de livraison.</w:t>
            </w:r>
          </w:p>
          <w:p w:rsidR="006A2E0A" w:rsidRPr="009C6343" w:rsidRDefault="006A2E0A" w:rsidP="006A2E0A">
            <w:pPr>
              <w:rPr>
                <w:sz w:val="22"/>
                <w:szCs w:val="22"/>
              </w:rPr>
            </w:pPr>
          </w:p>
          <w:p w:rsidR="006A2E0A" w:rsidRPr="009C6343" w:rsidRDefault="006A2E0A" w:rsidP="006A2E0A">
            <w:pPr>
              <w:rPr>
                <w:sz w:val="22"/>
                <w:szCs w:val="22"/>
              </w:rPr>
            </w:pPr>
            <w:r w:rsidRPr="009C6343">
              <w:rPr>
                <w:sz w:val="22"/>
                <w:szCs w:val="22"/>
              </w:rPr>
              <w:t>Les dates de livraisons seront ensuite saisies sous forme d'échéances dans un appel sur programme de livraison</w:t>
            </w:r>
          </w:p>
          <w:p w:rsidR="006A2E0A" w:rsidRPr="009C6343" w:rsidRDefault="006A2E0A" w:rsidP="006A2E0A">
            <w:pPr>
              <w:rPr>
                <w:sz w:val="22"/>
                <w:szCs w:val="22"/>
              </w:rPr>
            </w:pPr>
          </w:p>
          <w:p w:rsidR="006A2E0A" w:rsidRPr="009C6343" w:rsidRDefault="006A2E0A" w:rsidP="006A2E0A">
            <w:pPr>
              <w:rPr>
                <w:sz w:val="22"/>
                <w:szCs w:val="22"/>
              </w:rPr>
            </w:pPr>
            <w:r w:rsidRPr="009C6343">
              <w:rPr>
                <w:sz w:val="22"/>
                <w:szCs w:val="22"/>
              </w:rPr>
              <w:t>Procédez comme suit :</w:t>
            </w:r>
          </w:p>
          <w:p w:rsidR="006A2E0A" w:rsidRPr="009C6343" w:rsidRDefault="006A2E0A" w:rsidP="006A2E0A">
            <w:pPr>
              <w:rPr>
                <w:sz w:val="22"/>
                <w:szCs w:val="22"/>
              </w:rPr>
            </w:pPr>
          </w:p>
          <w:p w:rsidR="006A2E0A" w:rsidRPr="006A2E0A" w:rsidRDefault="006A2E0A" w:rsidP="006A2E0A">
            <w:pPr>
              <w:numPr>
                <w:ilvl w:val="0"/>
                <w:numId w:val="23"/>
              </w:numPr>
              <w:spacing w:before="100" w:beforeAutospacing="1" w:after="100" w:afterAutospacing="1"/>
              <w:rPr>
                <w:sz w:val="22"/>
                <w:szCs w:val="22"/>
              </w:rPr>
            </w:pPr>
            <w:r w:rsidRPr="009C6343">
              <w:rPr>
                <w:sz w:val="22"/>
                <w:szCs w:val="22"/>
              </w:rPr>
              <w:t xml:space="preserve">Votre </w:t>
            </w:r>
            <w:r w:rsidRPr="006A2E0A">
              <w:rPr>
                <w:sz w:val="22"/>
                <w:szCs w:val="22"/>
              </w:rPr>
              <w:t xml:space="preserve">numéro client du donneur d'ordre ; </w:t>
            </w:r>
          </w:p>
          <w:p w:rsidR="006A2E0A" w:rsidRPr="006A2E0A" w:rsidRDefault="006A2E0A" w:rsidP="006A2E0A">
            <w:pPr>
              <w:numPr>
                <w:ilvl w:val="0"/>
                <w:numId w:val="23"/>
              </w:numPr>
              <w:spacing w:before="100" w:beforeAutospacing="1" w:after="100" w:afterAutospacing="1"/>
              <w:rPr>
                <w:sz w:val="22"/>
                <w:szCs w:val="22"/>
              </w:rPr>
            </w:pPr>
            <w:r w:rsidRPr="006A2E0A">
              <w:rPr>
                <w:sz w:val="22"/>
                <w:szCs w:val="22"/>
              </w:rPr>
              <w:t>numéro de la commande</w:t>
            </w:r>
            <w:r w:rsidRPr="009C6343">
              <w:rPr>
                <w:sz w:val="22"/>
                <w:szCs w:val="22"/>
              </w:rPr>
              <w:t xml:space="preserve"> du </w:t>
            </w:r>
            <w:r w:rsidRPr="006A2E0A">
              <w:rPr>
                <w:sz w:val="22"/>
                <w:szCs w:val="22"/>
              </w:rPr>
              <w:t xml:space="preserve">client ; </w:t>
            </w:r>
            <w:r w:rsidRPr="009C6343">
              <w:rPr>
                <w:sz w:val="22"/>
                <w:szCs w:val="22"/>
              </w:rPr>
              <w:t>PLNCESI##</w:t>
            </w:r>
          </w:p>
          <w:p w:rsidR="006A2E0A" w:rsidRPr="006A2E0A" w:rsidRDefault="006A2E0A" w:rsidP="006A2E0A">
            <w:pPr>
              <w:numPr>
                <w:ilvl w:val="0"/>
                <w:numId w:val="23"/>
              </w:numPr>
              <w:spacing w:before="100" w:beforeAutospacing="1" w:after="100" w:afterAutospacing="1"/>
              <w:rPr>
                <w:sz w:val="22"/>
                <w:szCs w:val="22"/>
              </w:rPr>
            </w:pPr>
            <w:r w:rsidRPr="009C6343">
              <w:rPr>
                <w:sz w:val="22"/>
                <w:szCs w:val="22"/>
              </w:rPr>
              <w:t>votre numéro d’ article</w:t>
            </w:r>
            <w:r w:rsidRPr="006A2E0A">
              <w:rPr>
                <w:sz w:val="22"/>
                <w:szCs w:val="22"/>
              </w:rPr>
              <w:t xml:space="preserve"> ; </w:t>
            </w:r>
          </w:p>
          <w:p w:rsidR="006A2E0A" w:rsidRPr="009C6343" w:rsidRDefault="006A2E0A" w:rsidP="006A2E0A">
            <w:pPr>
              <w:numPr>
                <w:ilvl w:val="0"/>
                <w:numId w:val="23"/>
              </w:numPr>
              <w:spacing w:before="100" w:beforeAutospacing="1" w:after="100" w:afterAutospacing="1"/>
              <w:rPr>
                <w:sz w:val="22"/>
                <w:szCs w:val="22"/>
              </w:rPr>
            </w:pPr>
            <w:r w:rsidRPr="006A2E0A">
              <w:rPr>
                <w:sz w:val="22"/>
                <w:szCs w:val="22"/>
              </w:rPr>
              <w:lastRenderedPageBreak/>
              <w:t>quantités d'articles commandées</w:t>
            </w:r>
            <w:r w:rsidRPr="009C6343">
              <w:rPr>
                <w:sz w:val="22"/>
                <w:szCs w:val="22"/>
              </w:rPr>
              <w:t> : 165,000</w:t>
            </w:r>
            <w:r w:rsidRPr="006A2E0A">
              <w:rPr>
                <w:sz w:val="22"/>
                <w:szCs w:val="22"/>
              </w:rPr>
              <w:t>.</w:t>
            </w:r>
          </w:p>
          <w:p w:rsidR="006A2E0A" w:rsidRPr="009C6343" w:rsidRDefault="006A2E0A" w:rsidP="006A2E0A">
            <w:pPr>
              <w:spacing w:before="100" w:beforeAutospacing="1" w:after="100" w:afterAutospacing="1"/>
              <w:rPr>
                <w:sz w:val="22"/>
                <w:szCs w:val="22"/>
              </w:rPr>
            </w:pPr>
            <w:r w:rsidRPr="009C6343">
              <w:rPr>
                <w:sz w:val="22"/>
                <w:szCs w:val="22"/>
              </w:rPr>
              <w:t>Saisissez les échéances nécessaires</w:t>
            </w:r>
          </w:p>
          <w:p w:rsidR="006A2E0A" w:rsidRPr="009C6343" w:rsidRDefault="006A2E0A" w:rsidP="006A2E0A">
            <w:pPr>
              <w:spacing w:before="100" w:beforeAutospacing="1" w:after="100" w:afterAutospacing="1"/>
              <w:rPr>
                <w:sz w:val="22"/>
                <w:szCs w:val="22"/>
              </w:rPr>
            </w:pPr>
            <w:r w:rsidRPr="009C6343">
              <w:rPr>
                <w:sz w:val="22"/>
                <w:szCs w:val="22"/>
              </w:rPr>
              <w:t>saisir des données supplémentaires dans l'en-tête ou les postes</w:t>
            </w:r>
          </w:p>
          <w:p w:rsidR="009C6343" w:rsidRPr="009C6343" w:rsidRDefault="009C6343" w:rsidP="006A2E0A">
            <w:pPr>
              <w:spacing w:before="100" w:beforeAutospacing="1" w:after="100" w:afterAutospacing="1"/>
              <w:rPr>
                <w:sz w:val="22"/>
                <w:szCs w:val="22"/>
              </w:rPr>
            </w:pPr>
            <w:r w:rsidRPr="009C6343">
              <w:rPr>
                <w:sz w:val="22"/>
                <w:szCs w:val="22"/>
              </w:rPr>
              <w:t>Saisissez toutes les données nécessaires</w:t>
            </w:r>
          </w:p>
          <w:p w:rsidR="009C6343" w:rsidRPr="009C6343" w:rsidRDefault="009C6343" w:rsidP="009C6343">
            <w:pPr>
              <w:spacing w:before="100" w:beforeAutospacing="1" w:after="100" w:afterAutospacing="1"/>
              <w:rPr>
                <w:sz w:val="22"/>
                <w:szCs w:val="22"/>
              </w:rPr>
            </w:pPr>
            <w:r w:rsidRPr="009C6343">
              <w:rPr>
                <w:sz w:val="22"/>
                <w:szCs w:val="22"/>
              </w:rPr>
              <w:t>Sauvegardez votre document.</w:t>
            </w:r>
          </w:p>
          <w:p w:rsidR="009C6343" w:rsidRPr="006A2E0A" w:rsidRDefault="009C6343" w:rsidP="006A2E0A">
            <w:pPr>
              <w:spacing w:before="100" w:beforeAutospacing="1" w:after="100" w:afterAutospacing="1"/>
              <w:rPr>
                <w:sz w:val="22"/>
                <w:szCs w:val="22"/>
              </w:rPr>
            </w:pPr>
            <w:r w:rsidRPr="009C6343">
              <w:rPr>
                <w:sz w:val="22"/>
                <w:szCs w:val="22"/>
              </w:rPr>
              <w:t>consulter tous les programmes de livraison créés ce jour</w:t>
            </w:r>
          </w:p>
          <w:p w:rsidR="006A2E0A" w:rsidRPr="009C6343" w:rsidRDefault="006A2E0A" w:rsidP="006A2E0A">
            <w:pP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6A2E0A" w:rsidRPr="009C6343" w:rsidRDefault="009C6343"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6A2E0A" w:rsidRPr="00414350" w:rsidRDefault="006A2E0A" w:rsidP="00DE00C0">
            <w:pPr>
              <w:pStyle w:val="table"/>
              <w:rPr>
                <w:rFonts w:ascii="Times New Roman" w:hAnsi="Times New Roman"/>
                <w:b/>
                <w:bCs/>
                <w:color w:val="000080"/>
                <w:sz w:val="22"/>
                <w:szCs w:val="22"/>
                <w:lang w:val="fr-FR"/>
              </w:rPr>
            </w:pPr>
            <w:r w:rsidRPr="00414350">
              <w:rPr>
                <w:rFonts w:ascii="Times New Roman" w:hAnsi="Times New Roman"/>
                <w:b/>
                <w:bCs/>
                <w:color w:val="000080"/>
                <w:sz w:val="22"/>
                <w:szCs w:val="22"/>
                <w:lang w:val="fr-FR"/>
              </w:rPr>
              <w:t>Programmes de livraison</w:t>
            </w:r>
          </w:p>
          <w:p w:rsidR="006A2E0A" w:rsidRPr="00414350" w:rsidRDefault="006A2E0A" w:rsidP="00DE00C0">
            <w:pPr>
              <w:pStyle w:val="table"/>
              <w:rPr>
                <w:rFonts w:ascii="Times New Roman" w:hAnsi="Times New Roman"/>
                <w:b/>
                <w:bCs/>
                <w:color w:val="000080"/>
                <w:sz w:val="22"/>
                <w:szCs w:val="22"/>
                <w:lang w:val="fr-FR"/>
              </w:rPr>
            </w:pPr>
          </w:p>
          <w:p w:rsidR="006A2E0A" w:rsidRPr="009C6343" w:rsidRDefault="006A2E0A"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Création des programmes de livraisons</w:t>
            </w:r>
          </w:p>
          <w:p w:rsidR="006A2E0A" w:rsidRPr="009C6343" w:rsidRDefault="006A2E0A" w:rsidP="00DE00C0">
            <w:pPr>
              <w:pStyle w:val="table"/>
              <w:rPr>
                <w:rFonts w:ascii="Times New Roman" w:hAnsi="Times New Roman"/>
                <w:b/>
                <w:bCs/>
                <w:color w:val="000080"/>
                <w:sz w:val="22"/>
                <w:szCs w:val="22"/>
                <w:lang w:val="fr-FR"/>
              </w:rPr>
            </w:pPr>
          </w:p>
          <w:p w:rsidR="006A2E0A" w:rsidRPr="009C6343" w:rsidRDefault="006A2E0A" w:rsidP="00DE00C0">
            <w:pPr>
              <w:pStyle w:val="table"/>
              <w:rPr>
                <w:rFonts w:ascii="Times New Roman" w:hAnsi="Times New Roman"/>
                <w:b/>
                <w:bCs/>
                <w:color w:val="000080"/>
                <w:sz w:val="22"/>
                <w:szCs w:val="22"/>
                <w:lang w:val="fr-FR"/>
              </w:rPr>
            </w:pPr>
            <w:r w:rsidRPr="009C6343">
              <w:rPr>
                <w:rFonts w:ascii="Times New Roman" w:hAnsi="Times New Roman"/>
                <w:b/>
                <w:bCs/>
                <w:color w:val="000080"/>
                <w:sz w:val="22"/>
                <w:szCs w:val="22"/>
                <w:lang w:val="fr-FR"/>
              </w:rPr>
              <w:t>Affichage des programmes de livraisons</w:t>
            </w:r>
          </w:p>
        </w:tc>
        <w:tc>
          <w:tcPr>
            <w:tcW w:w="3685" w:type="dxa"/>
            <w:tcBorders>
              <w:top w:val="single" w:sz="4" w:space="0" w:color="auto"/>
              <w:left w:val="single" w:sz="4" w:space="0" w:color="auto"/>
              <w:bottom w:val="single" w:sz="4" w:space="0" w:color="auto"/>
              <w:right w:val="single" w:sz="4" w:space="0" w:color="auto"/>
            </w:tcBorders>
          </w:tcPr>
          <w:p w:rsidR="006A2E0A" w:rsidRPr="009C6343" w:rsidRDefault="006A2E0A"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6A2E0A" w:rsidRPr="009C6343" w:rsidRDefault="006A2E0A" w:rsidP="0027783E">
            <w:pPr>
              <w:pStyle w:val="table"/>
              <w:rPr>
                <w:rFonts w:ascii="Times New Roman" w:hAnsi="Times New Roman"/>
                <w:color w:val="000000"/>
                <w:sz w:val="22"/>
                <w:szCs w:val="22"/>
                <w:shd w:val="clear" w:color="auto" w:fill="FFFFFF"/>
                <w:lang w:val="fr-FR"/>
              </w:rPr>
            </w:pPr>
          </w:p>
        </w:tc>
      </w:tr>
      <w:tr w:rsidR="00414350"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414350" w:rsidRPr="00070E33" w:rsidRDefault="00414350" w:rsidP="00311E3A">
            <w:pPr>
              <w:rPr>
                <w:sz w:val="22"/>
                <w:szCs w:val="22"/>
              </w:rPr>
            </w:pPr>
            <w:r w:rsidRPr="00070E33">
              <w:rPr>
                <w:sz w:val="22"/>
                <w:szCs w:val="22"/>
              </w:rPr>
              <w:lastRenderedPageBreak/>
              <w:t>Créer un article avec les données suivantes :</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Branche         P                  Pharmacie</w:t>
            </w:r>
          </w:p>
          <w:p w:rsidR="00414350" w:rsidRPr="00070E33" w:rsidRDefault="00414350" w:rsidP="00311E3A">
            <w:pPr>
              <w:rPr>
                <w:sz w:val="22"/>
                <w:szCs w:val="22"/>
              </w:rPr>
            </w:pPr>
            <w:r w:rsidRPr="00070E33">
              <w:rPr>
                <w:sz w:val="22"/>
                <w:szCs w:val="22"/>
              </w:rPr>
              <w:t>Type art.       HALB             Produit semi-fini</w:t>
            </w:r>
          </w:p>
          <w:p w:rsidR="00414350" w:rsidRPr="00070E33" w:rsidRDefault="00414350" w:rsidP="00311E3A">
            <w:pPr>
              <w:rPr>
                <w:sz w:val="22"/>
                <w:szCs w:val="22"/>
              </w:rPr>
            </w:pPr>
            <w:r w:rsidRPr="00070E33">
              <w:rPr>
                <w:sz w:val="22"/>
                <w:szCs w:val="22"/>
              </w:rPr>
              <w:t>Désignation TETE PR139-VP6-A01 PP-BC10##</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FR</w:t>
            </w:r>
            <w:r w:rsidRPr="00070E33">
              <w:rPr>
                <w:sz w:val="22"/>
                <w:szCs w:val="22"/>
              </w:rPr>
              <w:tab/>
              <w:t>TETE PR139-VP6-A01 PP-BC101##</w:t>
            </w:r>
          </w:p>
          <w:p w:rsidR="00414350" w:rsidRPr="00070E33" w:rsidRDefault="00414350" w:rsidP="00311E3A">
            <w:pPr>
              <w:rPr>
                <w:sz w:val="22"/>
                <w:szCs w:val="22"/>
              </w:rPr>
            </w:pPr>
            <w:r w:rsidRPr="00070E33">
              <w:rPr>
                <w:sz w:val="22"/>
                <w:szCs w:val="22"/>
              </w:rPr>
              <w:t>CS</w:t>
            </w:r>
            <w:r w:rsidRPr="00070E33">
              <w:rPr>
                <w:sz w:val="22"/>
                <w:szCs w:val="22"/>
              </w:rPr>
              <w:tab/>
              <w:t>TETE PR139-VP6-A01 PP-BC101##</w:t>
            </w:r>
          </w:p>
          <w:p w:rsidR="00414350" w:rsidRPr="00070E33" w:rsidRDefault="00414350" w:rsidP="00311E3A">
            <w:pPr>
              <w:rPr>
                <w:sz w:val="22"/>
                <w:szCs w:val="22"/>
              </w:rPr>
            </w:pPr>
            <w:r w:rsidRPr="00070E33">
              <w:rPr>
                <w:sz w:val="22"/>
                <w:szCs w:val="22"/>
              </w:rPr>
              <w:t>DE</w:t>
            </w:r>
            <w:r w:rsidRPr="00070E33">
              <w:rPr>
                <w:sz w:val="22"/>
                <w:szCs w:val="22"/>
              </w:rPr>
              <w:tab/>
              <w:t>TETE PR139-VP6-A01 PP-BC101##</w:t>
            </w:r>
          </w:p>
          <w:p w:rsidR="00414350" w:rsidRPr="00070E33" w:rsidRDefault="00414350" w:rsidP="00311E3A">
            <w:pPr>
              <w:rPr>
                <w:sz w:val="22"/>
                <w:szCs w:val="22"/>
              </w:rPr>
            </w:pPr>
            <w:r w:rsidRPr="00070E33">
              <w:rPr>
                <w:sz w:val="22"/>
                <w:szCs w:val="22"/>
              </w:rPr>
              <w:t>EN</w:t>
            </w:r>
            <w:r w:rsidRPr="00070E33">
              <w:rPr>
                <w:sz w:val="22"/>
                <w:szCs w:val="22"/>
              </w:rPr>
              <w:tab/>
              <w:t>TETE PR139-VP6-A01 PP-BC101##</w:t>
            </w:r>
          </w:p>
          <w:p w:rsidR="00414350" w:rsidRPr="00070E33" w:rsidRDefault="00414350" w:rsidP="00311E3A">
            <w:pPr>
              <w:rPr>
                <w:sz w:val="22"/>
                <w:szCs w:val="22"/>
                <w:lang w:val="en-US"/>
              </w:rPr>
            </w:pPr>
            <w:r w:rsidRPr="00070E33">
              <w:rPr>
                <w:sz w:val="22"/>
                <w:szCs w:val="22"/>
                <w:lang w:val="en-US"/>
              </w:rPr>
              <w:t>IT</w:t>
            </w:r>
            <w:r w:rsidRPr="00070E33">
              <w:rPr>
                <w:sz w:val="22"/>
                <w:szCs w:val="22"/>
                <w:lang w:val="en-US"/>
              </w:rPr>
              <w:tab/>
              <w:t>TETE PR139-VP6-A01 PP-BC101##</w:t>
            </w:r>
          </w:p>
          <w:p w:rsidR="00414350" w:rsidRPr="00070E33" w:rsidRDefault="00414350" w:rsidP="00311E3A">
            <w:pPr>
              <w:rPr>
                <w:sz w:val="22"/>
                <w:szCs w:val="22"/>
              </w:rPr>
            </w:pPr>
            <w:r w:rsidRPr="00070E33">
              <w:rPr>
                <w:sz w:val="22"/>
                <w:szCs w:val="22"/>
              </w:rPr>
              <w:t>RU</w:t>
            </w:r>
            <w:r w:rsidRPr="00070E33">
              <w:rPr>
                <w:sz w:val="22"/>
                <w:szCs w:val="22"/>
              </w:rPr>
              <w:tab/>
              <w:t>TETE PR139-VP6-A01 PP-BC101##</w:t>
            </w:r>
          </w:p>
          <w:p w:rsidR="00414350" w:rsidRPr="00070E33" w:rsidRDefault="00414350" w:rsidP="00311E3A">
            <w:pPr>
              <w:rPr>
                <w:sz w:val="22"/>
                <w:szCs w:val="22"/>
              </w:rPr>
            </w:pPr>
            <w:r w:rsidRPr="00070E33">
              <w:rPr>
                <w:sz w:val="22"/>
                <w:szCs w:val="22"/>
              </w:rPr>
              <w:t>ES</w:t>
            </w:r>
            <w:r w:rsidRPr="00070E33">
              <w:rPr>
                <w:sz w:val="22"/>
                <w:szCs w:val="22"/>
              </w:rPr>
              <w:tab/>
              <w:t>TETE PR139-VP6-A01 PP-BC101##</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Unité de qté base    PC      pièce(s)</w:t>
            </w:r>
          </w:p>
          <w:p w:rsidR="00414350" w:rsidRPr="00070E33" w:rsidRDefault="00414350" w:rsidP="00311E3A">
            <w:pPr>
              <w:rPr>
                <w:sz w:val="22"/>
                <w:szCs w:val="22"/>
              </w:rPr>
            </w:pPr>
            <w:r w:rsidRPr="00070E33">
              <w:rPr>
                <w:sz w:val="22"/>
                <w:szCs w:val="22"/>
              </w:rPr>
              <w:lastRenderedPageBreak/>
              <w:t>Ancien n° article    M00012/B</w:t>
            </w:r>
          </w:p>
          <w:p w:rsidR="00414350" w:rsidRPr="00070E33" w:rsidRDefault="00414350" w:rsidP="00311E3A">
            <w:pPr>
              <w:rPr>
                <w:sz w:val="22"/>
                <w:szCs w:val="22"/>
              </w:rPr>
            </w:pPr>
            <w:r w:rsidRPr="00070E33">
              <w:rPr>
                <w:sz w:val="22"/>
                <w:szCs w:val="22"/>
              </w:rPr>
              <w:t>GrpeGénTypPoste NORM</w:t>
            </w:r>
          </w:p>
          <w:p w:rsidR="00414350" w:rsidRPr="00070E33" w:rsidRDefault="00414350" w:rsidP="00311E3A">
            <w:pPr>
              <w:rPr>
                <w:sz w:val="22"/>
                <w:szCs w:val="22"/>
              </w:rPr>
            </w:pPr>
            <w:r w:rsidRPr="00070E33">
              <w:rPr>
                <w:sz w:val="22"/>
                <w:szCs w:val="22"/>
              </w:rPr>
              <w:t>Stat.art.int.-divis. 35 (Approuvé)</w:t>
            </w:r>
          </w:p>
          <w:p w:rsidR="00414350" w:rsidRPr="00070E33" w:rsidRDefault="00414350" w:rsidP="00311E3A">
            <w:pPr>
              <w:rPr>
                <w:sz w:val="22"/>
                <w:szCs w:val="22"/>
              </w:rPr>
            </w:pPr>
            <w:r w:rsidRPr="00070E33">
              <w:rPr>
                <w:sz w:val="22"/>
                <w:szCs w:val="22"/>
              </w:rPr>
              <w:t>Poids brut           0,805</w:t>
            </w:r>
          </w:p>
          <w:p w:rsidR="00414350" w:rsidRPr="00070E33" w:rsidRDefault="00414350" w:rsidP="00311E3A">
            <w:pPr>
              <w:rPr>
                <w:sz w:val="22"/>
                <w:szCs w:val="22"/>
              </w:rPr>
            </w:pPr>
            <w:r w:rsidRPr="00070E33">
              <w:rPr>
                <w:sz w:val="22"/>
                <w:szCs w:val="22"/>
              </w:rPr>
              <w:t>Poids net            0,805</w:t>
            </w:r>
          </w:p>
          <w:p w:rsidR="00414350" w:rsidRPr="00070E33" w:rsidRDefault="00414350" w:rsidP="00311E3A">
            <w:pPr>
              <w:rPr>
                <w:sz w:val="22"/>
                <w:szCs w:val="22"/>
              </w:rPr>
            </w:pPr>
            <w:r w:rsidRPr="00070E33">
              <w:rPr>
                <w:sz w:val="22"/>
                <w:szCs w:val="22"/>
              </w:rPr>
              <w:t>Unité de poids      G</w:t>
            </w:r>
          </w:p>
          <w:p w:rsidR="00414350" w:rsidRPr="00070E33" w:rsidRDefault="00414350" w:rsidP="00311E3A">
            <w:pPr>
              <w:rPr>
                <w:sz w:val="22"/>
                <w:szCs w:val="22"/>
              </w:rPr>
            </w:pPr>
            <w:r w:rsidRPr="00070E33">
              <w:rPr>
                <w:sz w:val="22"/>
                <w:szCs w:val="22"/>
              </w:rPr>
              <w:t>Labo/Bur.études 019</w:t>
            </w:r>
          </w:p>
          <w:p w:rsidR="00414350" w:rsidRPr="00070E33" w:rsidRDefault="00414350" w:rsidP="00311E3A">
            <w:pPr>
              <w:rPr>
                <w:sz w:val="22"/>
                <w:szCs w:val="22"/>
                <w:lang w:val="en-US"/>
              </w:rPr>
            </w:pPr>
            <w:r w:rsidRPr="00070E33">
              <w:rPr>
                <w:sz w:val="22"/>
                <w:szCs w:val="22"/>
              </w:rPr>
              <w:t xml:space="preserve">Grpe marchand.  </w:t>
            </w:r>
            <w:r w:rsidRPr="00070E33">
              <w:rPr>
                <w:sz w:val="22"/>
                <w:szCs w:val="22"/>
                <w:lang w:val="en-US"/>
              </w:rPr>
              <w:t>1205001</w:t>
            </w:r>
          </w:p>
          <w:p w:rsidR="00414350" w:rsidRPr="00070E33" w:rsidRDefault="00414350" w:rsidP="00311E3A">
            <w:pPr>
              <w:rPr>
                <w:sz w:val="22"/>
                <w:szCs w:val="22"/>
                <w:lang w:val="en-US"/>
              </w:rPr>
            </w:pPr>
            <w:r w:rsidRPr="00070E33">
              <w:rPr>
                <w:sz w:val="22"/>
                <w:szCs w:val="22"/>
                <w:lang w:val="en-US"/>
              </w:rPr>
              <w:t>Notice fabr./ctrle   IND 600132/B</w:t>
            </w:r>
          </w:p>
          <w:p w:rsidR="00414350" w:rsidRPr="00070E33" w:rsidRDefault="00414350" w:rsidP="00311E3A">
            <w:pPr>
              <w:rPr>
                <w:sz w:val="22"/>
                <w:szCs w:val="22"/>
              </w:rPr>
            </w:pPr>
            <w:r w:rsidRPr="00070E33">
              <w:rPr>
                <w:sz w:val="22"/>
                <w:szCs w:val="22"/>
                <w:lang w:val="en-US"/>
              </w:rPr>
              <w:t xml:space="preserve">Org.comm.  </w:t>
            </w:r>
            <w:r w:rsidRPr="00070E33">
              <w:rPr>
                <w:sz w:val="22"/>
                <w:szCs w:val="22"/>
              </w:rPr>
              <w:t>1000</w:t>
            </w:r>
          </w:p>
          <w:p w:rsidR="00414350" w:rsidRPr="00070E33" w:rsidRDefault="00414350" w:rsidP="00311E3A">
            <w:pPr>
              <w:rPr>
                <w:sz w:val="22"/>
                <w:szCs w:val="22"/>
              </w:rPr>
            </w:pPr>
            <w:r w:rsidRPr="00070E33">
              <w:rPr>
                <w:sz w:val="22"/>
                <w:szCs w:val="22"/>
              </w:rPr>
              <w:t>CanalDistr 10</w:t>
            </w:r>
          </w:p>
          <w:p w:rsidR="00414350" w:rsidRPr="00070E33" w:rsidRDefault="00414350" w:rsidP="00311E3A">
            <w:pPr>
              <w:rPr>
                <w:sz w:val="22"/>
                <w:szCs w:val="22"/>
              </w:rPr>
            </w:pPr>
            <w:r w:rsidRPr="00070E33">
              <w:rPr>
                <w:sz w:val="22"/>
                <w:szCs w:val="22"/>
              </w:rPr>
              <w:t>Division livraison 1300</w:t>
            </w:r>
          </w:p>
          <w:p w:rsidR="00414350" w:rsidRPr="00070E33" w:rsidRDefault="00414350" w:rsidP="00311E3A">
            <w:pPr>
              <w:rPr>
                <w:sz w:val="22"/>
                <w:szCs w:val="22"/>
              </w:rPr>
            </w:pPr>
            <w:r w:rsidRPr="00070E33">
              <w:rPr>
                <w:sz w:val="22"/>
                <w:szCs w:val="22"/>
              </w:rPr>
              <w:t>Taxes</w:t>
            </w:r>
          </w:p>
          <w:p w:rsidR="00414350" w:rsidRPr="00070E33" w:rsidRDefault="00414350" w:rsidP="00311E3A">
            <w:pPr>
              <w:rPr>
                <w:sz w:val="22"/>
                <w:szCs w:val="22"/>
              </w:rPr>
            </w:pPr>
            <w:r w:rsidRPr="00070E33">
              <w:rPr>
                <w:sz w:val="22"/>
                <w:szCs w:val="22"/>
              </w:rPr>
              <w:t>DE</w:t>
            </w:r>
            <w:r w:rsidRPr="00070E33">
              <w:rPr>
                <w:sz w:val="22"/>
                <w:szCs w:val="22"/>
              </w:rPr>
              <w:tab/>
              <w:t>Allemagne</w:t>
            </w:r>
            <w:r w:rsidRPr="00070E33">
              <w:rPr>
                <w:sz w:val="22"/>
                <w:szCs w:val="22"/>
              </w:rPr>
              <w:tab/>
              <w:t>MWST</w:t>
            </w:r>
            <w:r w:rsidRPr="00070E33">
              <w:rPr>
                <w:sz w:val="22"/>
                <w:szCs w:val="22"/>
              </w:rPr>
              <w:tab/>
              <w:t>Taxe collectée</w:t>
            </w:r>
            <w:r w:rsidRPr="00070E33">
              <w:rPr>
                <w:sz w:val="22"/>
                <w:szCs w:val="22"/>
              </w:rPr>
              <w:tab/>
              <w:t>0</w:t>
            </w:r>
            <w:r w:rsidRPr="00070E33">
              <w:rPr>
                <w:sz w:val="22"/>
                <w:szCs w:val="22"/>
              </w:rPr>
              <w:tab/>
              <w:t>Sans taxe</w:t>
            </w:r>
          </w:p>
          <w:p w:rsidR="00414350" w:rsidRPr="00070E33" w:rsidRDefault="00414350" w:rsidP="00311E3A">
            <w:pPr>
              <w:rPr>
                <w:sz w:val="22"/>
                <w:szCs w:val="22"/>
              </w:rPr>
            </w:pPr>
            <w:r w:rsidRPr="00070E33">
              <w:rPr>
                <w:sz w:val="22"/>
                <w:szCs w:val="22"/>
              </w:rPr>
              <w:t>Autres pays : MWST</w:t>
            </w:r>
            <w:r w:rsidRPr="00070E33">
              <w:rPr>
                <w:sz w:val="22"/>
                <w:szCs w:val="22"/>
              </w:rPr>
              <w:tab/>
              <w:t>Taxe collectée</w:t>
            </w:r>
            <w:r w:rsidRPr="00070E33">
              <w:rPr>
                <w:sz w:val="22"/>
                <w:szCs w:val="22"/>
              </w:rPr>
              <w:tab/>
              <w:t>1</w:t>
            </w:r>
            <w:r w:rsidRPr="00070E33">
              <w:rPr>
                <w:sz w:val="22"/>
                <w:szCs w:val="22"/>
              </w:rPr>
              <w:tab/>
              <w:t>Taxe 100 %</w:t>
            </w:r>
          </w:p>
          <w:p w:rsidR="00414350" w:rsidRPr="00070E33" w:rsidRDefault="00414350" w:rsidP="00311E3A">
            <w:pPr>
              <w:rPr>
                <w:sz w:val="22"/>
                <w:szCs w:val="22"/>
              </w:rPr>
            </w:pPr>
            <w:r w:rsidRPr="00070E33">
              <w:rPr>
                <w:sz w:val="22"/>
                <w:szCs w:val="22"/>
              </w:rPr>
              <w:t>Grpe statist.article 1</w:t>
            </w:r>
          </w:p>
          <w:p w:rsidR="00414350" w:rsidRPr="00070E33" w:rsidRDefault="00414350" w:rsidP="00311E3A">
            <w:pPr>
              <w:rPr>
                <w:sz w:val="22"/>
                <w:szCs w:val="22"/>
              </w:rPr>
            </w:pPr>
            <w:r w:rsidRPr="00070E33">
              <w:rPr>
                <w:sz w:val="22"/>
                <w:szCs w:val="22"/>
              </w:rPr>
              <w:t>Groupe de ristournes 01</w:t>
            </w:r>
          </w:p>
          <w:p w:rsidR="00414350" w:rsidRPr="00070E33" w:rsidRDefault="00414350" w:rsidP="00311E3A">
            <w:pPr>
              <w:rPr>
                <w:sz w:val="22"/>
                <w:szCs w:val="22"/>
              </w:rPr>
            </w:pPr>
            <w:r w:rsidRPr="00070E33">
              <w:rPr>
                <w:sz w:val="22"/>
                <w:szCs w:val="22"/>
              </w:rPr>
              <w:t>GrpeGénér.TypesPoste NORM</w:t>
            </w:r>
          </w:p>
          <w:p w:rsidR="00414350" w:rsidRPr="00070E33" w:rsidRDefault="00414350" w:rsidP="00311E3A">
            <w:pPr>
              <w:rPr>
                <w:sz w:val="22"/>
                <w:szCs w:val="22"/>
              </w:rPr>
            </w:pPr>
            <w:r w:rsidRPr="00070E33">
              <w:rPr>
                <w:sz w:val="22"/>
                <w:szCs w:val="22"/>
              </w:rPr>
              <w:t>Groupe d'articles    01</w:t>
            </w:r>
          </w:p>
          <w:p w:rsidR="00414350" w:rsidRPr="00070E33" w:rsidRDefault="00414350" w:rsidP="00311E3A">
            <w:pPr>
              <w:rPr>
                <w:sz w:val="22"/>
                <w:szCs w:val="22"/>
              </w:rPr>
            </w:pPr>
            <w:r w:rsidRPr="00070E33">
              <w:rPr>
                <w:sz w:val="22"/>
                <w:szCs w:val="22"/>
              </w:rPr>
              <w:t>Grpe imputation art. 02</w:t>
            </w:r>
          </w:p>
          <w:p w:rsidR="00414350" w:rsidRPr="00070E33" w:rsidRDefault="00414350" w:rsidP="00311E3A">
            <w:pPr>
              <w:rPr>
                <w:sz w:val="22"/>
                <w:szCs w:val="22"/>
              </w:rPr>
            </w:pPr>
            <w:r w:rsidRPr="00070E33">
              <w:rPr>
                <w:sz w:val="22"/>
                <w:szCs w:val="22"/>
              </w:rPr>
              <w:t>Grpe types de poste  NORM</w:t>
            </w:r>
          </w:p>
          <w:p w:rsidR="00414350" w:rsidRPr="00070E33" w:rsidRDefault="00414350" w:rsidP="00311E3A">
            <w:pPr>
              <w:rPr>
                <w:sz w:val="22"/>
                <w:szCs w:val="22"/>
              </w:rPr>
            </w:pPr>
            <w:r w:rsidRPr="00070E33">
              <w:rPr>
                <w:sz w:val="22"/>
                <w:szCs w:val="22"/>
              </w:rPr>
              <w:t>Groupe commissions   01</w:t>
            </w:r>
          </w:p>
          <w:p w:rsidR="00414350" w:rsidRPr="00070E33" w:rsidRDefault="00414350" w:rsidP="00311E3A">
            <w:pPr>
              <w:rPr>
                <w:sz w:val="22"/>
                <w:szCs w:val="22"/>
              </w:rPr>
            </w:pPr>
            <w:r w:rsidRPr="00070E33">
              <w:rPr>
                <w:sz w:val="22"/>
                <w:szCs w:val="22"/>
              </w:rPr>
              <w:t>Contrôle disponibil. 02</w:t>
            </w:r>
          </w:p>
          <w:p w:rsidR="00414350" w:rsidRPr="00070E33" w:rsidRDefault="00414350" w:rsidP="00311E3A">
            <w:pPr>
              <w:rPr>
                <w:sz w:val="22"/>
                <w:szCs w:val="22"/>
              </w:rPr>
            </w:pPr>
            <w:r w:rsidRPr="00070E33">
              <w:rPr>
                <w:sz w:val="22"/>
                <w:szCs w:val="22"/>
              </w:rPr>
              <w:t>Gestion par lots actif</w:t>
            </w:r>
          </w:p>
          <w:p w:rsidR="00414350" w:rsidRPr="00070E33" w:rsidRDefault="00414350" w:rsidP="00311E3A">
            <w:pPr>
              <w:rPr>
                <w:sz w:val="22"/>
                <w:szCs w:val="22"/>
                <w:lang w:val="en-US"/>
              </w:rPr>
            </w:pPr>
            <w:r w:rsidRPr="00070E33">
              <w:rPr>
                <w:sz w:val="22"/>
                <w:szCs w:val="22"/>
                <w:lang w:val="en-US"/>
              </w:rPr>
              <w:t>GrpeTransp 0001</w:t>
            </w:r>
          </w:p>
          <w:p w:rsidR="00414350" w:rsidRPr="00070E33" w:rsidRDefault="00414350" w:rsidP="00311E3A">
            <w:pPr>
              <w:rPr>
                <w:sz w:val="22"/>
                <w:szCs w:val="22"/>
                <w:lang w:val="en-US"/>
              </w:rPr>
            </w:pPr>
            <w:r w:rsidRPr="00070E33">
              <w:rPr>
                <w:sz w:val="22"/>
                <w:szCs w:val="22"/>
                <w:lang w:val="en-US"/>
              </w:rPr>
              <w:t>Grp.charg. 0001</w:t>
            </w:r>
          </w:p>
          <w:p w:rsidR="00414350" w:rsidRPr="00070E33" w:rsidRDefault="00414350" w:rsidP="00311E3A">
            <w:pPr>
              <w:rPr>
                <w:sz w:val="22"/>
                <w:szCs w:val="22"/>
                <w:lang w:val="es-ES"/>
              </w:rPr>
            </w:pPr>
            <w:r w:rsidRPr="00070E33">
              <w:rPr>
                <w:sz w:val="22"/>
                <w:szCs w:val="22"/>
                <w:lang w:val="en-US"/>
              </w:rPr>
              <w:t xml:space="preserve">Grpe art. </w:t>
            </w:r>
            <w:r w:rsidRPr="00070E33">
              <w:rPr>
                <w:sz w:val="22"/>
                <w:szCs w:val="22"/>
                <w:lang w:val="es-ES"/>
              </w:rPr>
              <w:t>Emb.expéd. 0001</w:t>
            </w:r>
          </w:p>
          <w:p w:rsidR="00414350" w:rsidRPr="00070E33" w:rsidRDefault="00414350" w:rsidP="00311E3A">
            <w:pPr>
              <w:rPr>
                <w:sz w:val="22"/>
                <w:szCs w:val="22"/>
              </w:rPr>
            </w:pPr>
            <w:r w:rsidRPr="00070E33">
              <w:rPr>
                <w:sz w:val="22"/>
                <w:szCs w:val="22"/>
                <w:lang w:val="es-ES"/>
              </w:rPr>
              <w:t xml:space="preserve">Nomncl/N°TarifDouan. </w:t>
            </w:r>
            <w:r w:rsidRPr="00070E33">
              <w:rPr>
                <w:sz w:val="22"/>
                <w:szCs w:val="22"/>
              </w:rPr>
              <w:t>8424903900</w:t>
            </w:r>
          </w:p>
          <w:p w:rsidR="00414350" w:rsidRPr="00070E33" w:rsidRDefault="00414350" w:rsidP="00311E3A">
            <w:pPr>
              <w:rPr>
                <w:sz w:val="22"/>
                <w:szCs w:val="22"/>
              </w:rPr>
            </w:pPr>
            <w:r w:rsidRPr="00070E33">
              <w:rPr>
                <w:sz w:val="22"/>
                <w:szCs w:val="22"/>
              </w:rPr>
              <w:t>Régime douanier      0001</w:t>
            </w:r>
          </w:p>
          <w:p w:rsidR="00414350" w:rsidRPr="00070E33" w:rsidRDefault="00414350" w:rsidP="00311E3A">
            <w:pPr>
              <w:rPr>
                <w:sz w:val="22"/>
                <w:szCs w:val="22"/>
              </w:rPr>
            </w:pPr>
            <w:r w:rsidRPr="00070E33">
              <w:rPr>
                <w:sz w:val="22"/>
                <w:szCs w:val="22"/>
              </w:rPr>
              <w:lastRenderedPageBreak/>
              <w:t>Pays d'origine       IT</w:t>
            </w:r>
          </w:p>
          <w:p w:rsidR="00414350" w:rsidRPr="00070E33" w:rsidRDefault="00414350" w:rsidP="00311E3A">
            <w:pPr>
              <w:rPr>
                <w:sz w:val="22"/>
                <w:szCs w:val="22"/>
              </w:rPr>
            </w:pPr>
            <w:r w:rsidRPr="00070E33">
              <w:rPr>
                <w:sz w:val="22"/>
                <w:szCs w:val="22"/>
              </w:rPr>
              <w:t>Groupe d'acheteurs   L02</w:t>
            </w:r>
          </w:p>
          <w:p w:rsidR="00414350" w:rsidRPr="00070E33" w:rsidRDefault="00414350" w:rsidP="00311E3A">
            <w:pPr>
              <w:rPr>
                <w:sz w:val="22"/>
                <w:szCs w:val="22"/>
              </w:rPr>
            </w:pPr>
            <w:r w:rsidRPr="00070E33">
              <w:rPr>
                <w:sz w:val="22"/>
                <w:szCs w:val="22"/>
              </w:rPr>
              <w:t>Clé valeurs Achats   2</w:t>
            </w:r>
          </w:p>
          <w:p w:rsidR="00414350" w:rsidRPr="00070E33" w:rsidRDefault="00414350" w:rsidP="00311E3A">
            <w:pPr>
              <w:rPr>
                <w:sz w:val="22"/>
                <w:szCs w:val="22"/>
              </w:rPr>
            </w:pPr>
            <w:r w:rsidRPr="00070E33">
              <w:rPr>
                <w:sz w:val="22"/>
                <w:szCs w:val="22"/>
              </w:rPr>
              <w:t>Temps de réception   2    Jrs</w:t>
            </w:r>
          </w:p>
          <w:p w:rsidR="00414350" w:rsidRPr="00070E33" w:rsidRDefault="00414350" w:rsidP="00311E3A">
            <w:pPr>
              <w:rPr>
                <w:sz w:val="22"/>
                <w:szCs w:val="22"/>
              </w:rPr>
            </w:pPr>
            <w:r w:rsidRPr="00070E33">
              <w:rPr>
                <w:sz w:val="22"/>
                <w:szCs w:val="22"/>
              </w:rPr>
              <w:t>Utilisation quotas   1</w:t>
            </w:r>
          </w:p>
          <w:p w:rsidR="00414350" w:rsidRPr="00070E33" w:rsidRDefault="00414350" w:rsidP="00311E3A">
            <w:pPr>
              <w:rPr>
                <w:sz w:val="22"/>
                <w:szCs w:val="22"/>
              </w:rPr>
            </w:pPr>
            <w:r w:rsidRPr="00070E33">
              <w:rPr>
                <w:sz w:val="22"/>
                <w:szCs w:val="22"/>
              </w:rPr>
              <w:t>Type planification   PD</w:t>
            </w:r>
          </w:p>
          <w:p w:rsidR="00414350" w:rsidRPr="00070E33" w:rsidRDefault="00414350" w:rsidP="00311E3A">
            <w:pPr>
              <w:rPr>
                <w:sz w:val="22"/>
                <w:szCs w:val="22"/>
              </w:rPr>
            </w:pPr>
            <w:r w:rsidRPr="00070E33">
              <w:rPr>
                <w:sz w:val="22"/>
                <w:szCs w:val="22"/>
              </w:rPr>
              <w:t>Code de lotissement  EX</w:t>
            </w:r>
          </w:p>
          <w:p w:rsidR="00414350" w:rsidRPr="00070E33" w:rsidRDefault="00414350" w:rsidP="00311E3A">
            <w:pPr>
              <w:rPr>
                <w:sz w:val="22"/>
                <w:szCs w:val="22"/>
              </w:rPr>
            </w:pPr>
            <w:r w:rsidRPr="00070E33">
              <w:rPr>
                <w:sz w:val="22"/>
                <w:szCs w:val="22"/>
              </w:rPr>
              <w:t>Taille lot minimale  12.000</w:t>
            </w:r>
          </w:p>
          <w:p w:rsidR="00414350" w:rsidRPr="00070E33" w:rsidRDefault="00414350" w:rsidP="00311E3A">
            <w:pPr>
              <w:rPr>
                <w:sz w:val="22"/>
                <w:szCs w:val="22"/>
              </w:rPr>
            </w:pPr>
            <w:r w:rsidRPr="00070E33">
              <w:rPr>
                <w:sz w:val="22"/>
                <w:szCs w:val="22"/>
              </w:rPr>
              <w:t>Valeur arrondie      144.000</w:t>
            </w:r>
          </w:p>
          <w:p w:rsidR="00414350" w:rsidRPr="00070E33" w:rsidRDefault="00414350" w:rsidP="00311E3A">
            <w:pPr>
              <w:rPr>
                <w:sz w:val="22"/>
                <w:szCs w:val="22"/>
              </w:rPr>
            </w:pPr>
            <w:r w:rsidRPr="00070E33">
              <w:rPr>
                <w:sz w:val="22"/>
                <w:szCs w:val="22"/>
              </w:rPr>
              <w:t>Horizon planif. fixe 7</w:t>
            </w:r>
          </w:p>
          <w:p w:rsidR="00414350" w:rsidRPr="00070E33" w:rsidRDefault="00414350" w:rsidP="00311E3A">
            <w:pPr>
              <w:rPr>
                <w:sz w:val="22"/>
                <w:szCs w:val="22"/>
              </w:rPr>
            </w:pPr>
            <w:r w:rsidRPr="00070E33">
              <w:rPr>
                <w:sz w:val="22"/>
                <w:szCs w:val="22"/>
              </w:rPr>
              <w:t>Gestionnaire         150</w:t>
            </w:r>
          </w:p>
          <w:p w:rsidR="00414350" w:rsidRPr="00070E33" w:rsidRDefault="00414350" w:rsidP="00311E3A">
            <w:pPr>
              <w:rPr>
                <w:sz w:val="22"/>
                <w:szCs w:val="22"/>
              </w:rPr>
            </w:pPr>
            <w:r w:rsidRPr="00070E33">
              <w:rPr>
                <w:sz w:val="22"/>
                <w:szCs w:val="22"/>
              </w:rPr>
              <w:t>Type approvisionnemt F</w:t>
            </w:r>
          </w:p>
          <w:p w:rsidR="00414350" w:rsidRPr="00070E33" w:rsidRDefault="00414350" w:rsidP="00311E3A">
            <w:pPr>
              <w:rPr>
                <w:sz w:val="22"/>
                <w:szCs w:val="22"/>
              </w:rPr>
            </w:pPr>
            <w:r w:rsidRPr="00070E33">
              <w:rPr>
                <w:sz w:val="22"/>
                <w:szCs w:val="22"/>
              </w:rPr>
              <w:t>Magasin production   1300</w:t>
            </w:r>
          </w:p>
          <w:p w:rsidR="00414350" w:rsidRPr="00070E33" w:rsidRDefault="00414350" w:rsidP="00311E3A">
            <w:pPr>
              <w:rPr>
                <w:sz w:val="22"/>
                <w:szCs w:val="22"/>
              </w:rPr>
            </w:pPr>
            <w:r w:rsidRPr="00070E33">
              <w:rPr>
                <w:sz w:val="22"/>
                <w:szCs w:val="22"/>
              </w:rPr>
              <w:t>Mag.pour appro. ext. 1000</w:t>
            </w:r>
          </w:p>
          <w:p w:rsidR="00414350" w:rsidRPr="00070E33" w:rsidRDefault="00414350" w:rsidP="00311E3A">
            <w:pPr>
              <w:rPr>
                <w:sz w:val="22"/>
                <w:szCs w:val="22"/>
              </w:rPr>
            </w:pPr>
            <w:r w:rsidRPr="00070E33">
              <w:rPr>
                <w:sz w:val="22"/>
                <w:szCs w:val="22"/>
              </w:rPr>
              <w:t>Clé d'horizon        001</w:t>
            </w:r>
          </w:p>
          <w:p w:rsidR="00414350" w:rsidRPr="00070E33" w:rsidRDefault="00414350" w:rsidP="00311E3A">
            <w:pPr>
              <w:rPr>
                <w:sz w:val="22"/>
                <w:szCs w:val="22"/>
              </w:rPr>
            </w:pPr>
            <w:r w:rsidRPr="00070E33">
              <w:rPr>
                <w:sz w:val="22"/>
                <w:szCs w:val="22"/>
              </w:rPr>
              <w:t>Groupe stratég. Production à la commande</w:t>
            </w:r>
            <w:r w:rsidRPr="00070E33">
              <w:rPr>
                <w:sz w:val="22"/>
                <w:szCs w:val="22"/>
              </w:rPr>
              <w:tab/>
              <w:t>20</w:t>
            </w:r>
          </w:p>
          <w:p w:rsidR="00414350" w:rsidRPr="00070E33" w:rsidRDefault="00414350" w:rsidP="00311E3A">
            <w:pPr>
              <w:rPr>
                <w:sz w:val="22"/>
                <w:szCs w:val="22"/>
              </w:rPr>
            </w:pPr>
            <w:r w:rsidRPr="00070E33">
              <w:rPr>
                <w:sz w:val="22"/>
                <w:szCs w:val="22"/>
              </w:rPr>
              <w:t>Individuel/Collectif 2</w:t>
            </w:r>
          </w:p>
          <w:p w:rsidR="00414350" w:rsidRPr="00070E33" w:rsidRDefault="00414350" w:rsidP="00311E3A">
            <w:pPr>
              <w:rPr>
                <w:sz w:val="22"/>
                <w:szCs w:val="22"/>
              </w:rPr>
            </w:pPr>
            <w:r w:rsidRPr="00070E33">
              <w:rPr>
                <w:sz w:val="22"/>
                <w:szCs w:val="22"/>
              </w:rPr>
              <w:t>Nº magasin 001</w:t>
            </w:r>
          </w:p>
          <w:p w:rsidR="00414350" w:rsidRPr="00070E33" w:rsidRDefault="00414350" w:rsidP="00311E3A">
            <w:pPr>
              <w:rPr>
                <w:sz w:val="22"/>
                <w:szCs w:val="22"/>
              </w:rPr>
            </w:pPr>
            <w:r w:rsidRPr="00070E33">
              <w:rPr>
                <w:sz w:val="22"/>
                <w:szCs w:val="22"/>
              </w:rPr>
              <w:t>Classe valoris. 7900</w:t>
            </w:r>
            <w:r w:rsidRPr="00070E33">
              <w:rPr>
                <w:sz w:val="22"/>
                <w:szCs w:val="22"/>
              </w:rPr>
              <w:tab/>
              <w:t>Produits semi-finis</w:t>
            </w:r>
          </w:p>
          <w:p w:rsidR="00414350" w:rsidRPr="00070E33" w:rsidRDefault="00414350" w:rsidP="00311E3A">
            <w:pPr>
              <w:rPr>
                <w:sz w:val="22"/>
                <w:szCs w:val="22"/>
              </w:rPr>
            </w:pPr>
            <w:r w:rsidRPr="00070E33">
              <w:rPr>
                <w:sz w:val="22"/>
                <w:szCs w:val="22"/>
              </w:rPr>
              <w:t>Unité de prix      1.000</w:t>
            </w:r>
          </w:p>
          <w:p w:rsidR="00414350" w:rsidRPr="00070E33" w:rsidRDefault="00414350" w:rsidP="00311E3A">
            <w:pPr>
              <w:rPr>
                <w:sz w:val="22"/>
                <w:szCs w:val="22"/>
              </w:rPr>
            </w:pPr>
            <w:r w:rsidRPr="00070E33">
              <w:rPr>
                <w:sz w:val="22"/>
                <w:szCs w:val="22"/>
              </w:rPr>
              <w:t>Code prix         S</w:t>
            </w:r>
          </w:p>
          <w:p w:rsidR="00414350" w:rsidRPr="00070E33" w:rsidRDefault="00414350" w:rsidP="00311E3A">
            <w:pPr>
              <w:rPr>
                <w:sz w:val="22"/>
                <w:szCs w:val="22"/>
              </w:rPr>
            </w:pPr>
            <w:r w:rsidRPr="00070E33">
              <w:rPr>
                <w:sz w:val="22"/>
                <w:szCs w:val="22"/>
              </w:rPr>
              <w:t>Prix standard              11,78</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Sauvegarder</w:t>
            </w:r>
          </w:p>
        </w:tc>
        <w:tc>
          <w:tcPr>
            <w:tcW w:w="992" w:type="dxa"/>
            <w:tcBorders>
              <w:top w:val="single" w:sz="4" w:space="0" w:color="auto"/>
              <w:left w:val="single" w:sz="4" w:space="0" w:color="auto"/>
              <w:bottom w:val="single" w:sz="4" w:space="0" w:color="auto"/>
              <w:right w:val="single" w:sz="4" w:space="0" w:color="auto"/>
            </w:tcBorders>
          </w:tcPr>
          <w:p w:rsidR="00414350" w:rsidRDefault="00414350"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414350" w:rsidRPr="00414350" w:rsidRDefault="00414350" w:rsidP="00DE00C0">
            <w:pPr>
              <w:pStyle w:val="table"/>
              <w:rPr>
                <w:rFonts w:ascii="Times New Roman" w:hAnsi="Times New Roman"/>
                <w:b/>
                <w:bCs/>
                <w:color w:val="000080"/>
                <w:sz w:val="22"/>
                <w:szCs w:val="22"/>
                <w:lang w:val="fr-FR"/>
              </w:rPr>
            </w:pPr>
          </w:p>
        </w:tc>
        <w:tc>
          <w:tcPr>
            <w:tcW w:w="3685" w:type="dxa"/>
            <w:tcBorders>
              <w:top w:val="single" w:sz="4" w:space="0" w:color="auto"/>
              <w:left w:val="single" w:sz="4" w:space="0" w:color="auto"/>
              <w:bottom w:val="single" w:sz="4" w:space="0" w:color="auto"/>
              <w:right w:val="single" w:sz="4" w:space="0" w:color="auto"/>
            </w:tcBorders>
          </w:tcPr>
          <w:p w:rsidR="00414350" w:rsidRPr="009C6343" w:rsidRDefault="00414350"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414350" w:rsidRPr="009C6343" w:rsidRDefault="00414350" w:rsidP="0027783E">
            <w:pPr>
              <w:pStyle w:val="table"/>
              <w:rPr>
                <w:rFonts w:ascii="Times New Roman" w:hAnsi="Times New Roman"/>
                <w:color w:val="000000"/>
                <w:sz w:val="22"/>
                <w:szCs w:val="22"/>
                <w:shd w:val="clear" w:color="auto" w:fill="FFFFFF"/>
                <w:lang w:val="fr-FR"/>
              </w:rPr>
            </w:pPr>
          </w:p>
        </w:tc>
      </w:tr>
      <w:tr w:rsidR="00414350"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414350" w:rsidRPr="00070E33" w:rsidRDefault="00414350" w:rsidP="00311E3A">
            <w:pPr>
              <w:rPr>
                <w:sz w:val="22"/>
                <w:szCs w:val="22"/>
              </w:rPr>
            </w:pPr>
            <w:r w:rsidRPr="00070E33">
              <w:rPr>
                <w:sz w:val="22"/>
                <w:szCs w:val="22"/>
              </w:rPr>
              <w:lastRenderedPageBreak/>
              <w:t>Vous créez une fiche client</w:t>
            </w:r>
          </w:p>
          <w:p w:rsidR="00414350" w:rsidRPr="00070E33" w:rsidRDefault="00414350" w:rsidP="00311E3A">
            <w:pPr>
              <w:rPr>
                <w:sz w:val="22"/>
                <w:szCs w:val="22"/>
              </w:rPr>
            </w:pPr>
            <w:r w:rsidRPr="00070E33">
              <w:rPr>
                <w:sz w:val="22"/>
                <w:szCs w:val="22"/>
              </w:rPr>
              <w:t>En effet vous avez noué une relation commerciale avec un nouveau client.</w:t>
            </w:r>
          </w:p>
          <w:p w:rsidR="00414350" w:rsidRPr="00070E33" w:rsidRDefault="00414350" w:rsidP="00311E3A">
            <w:pPr>
              <w:rPr>
                <w:sz w:val="22"/>
                <w:szCs w:val="22"/>
              </w:rPr>
            </w:pPr>
            <w:r w:rsidRPr="00070E33">
              <w:rPr>
                <w:sz w:val="22"/>
                <w:szCs w:val="22"/>
              </w:rPr>
              <w:t xml:space="preserve">Sélectionnez le groupe de comptes donneur d'ordre 0001 dans la zone </w:t>
            </w:r>
            <w:r w:rsidRPr="00070E33">
              <w:rPr>
                <w:i/>
                <w:iCs/>
                <w:sz w:val="22"/>
                <w:szCs w:val="22"/>
              </w:rPr>
              <w:t>Groupe de comptes</w:t>
            </w:r>
            <w:r w:rsidRPr="00070E33">
              <w:rPr>
                <w:sz w:val="22"/>
                <w:szCs w:val="22"/>
              </w:rPr>
              <w:t xml:space="preserve"> de l'écran </w:t>
            </w:r>
            <w:r w:rsidRPr="00070E33">
              <w:rPr>
                <w:i/>
                <w:iCs/>
                <w:sz w:val="22"/>
                <w:szCs w:val="22"/>
              </w:rPr>
              <w:t>Créer client : Saisie</w:t>
            </w:r>
            <w:r w:rsidRPr="00070E33">
              <w:rPr>
                <w:sz w:val="22"/>
                <w:szCs w:val="22"/>
              </w:rPr>
              <w:t>.</w:t>
            </w:r>
          </w:p>
          <w:p w:rsidR="00414350" w:rsidRPr="00070E33" w:rsidRDefault="00414350" w:rsidP="00311E3A">
            <w:pPr>
              <w:rPr>
                <w:sz w:val="22"/>
                <w:szCs w:val="22"/>
              </w:rPr>
            </w:pPr>
            <w:r w:rsidRPr="00070E33">
              <w:rPr>
                <w:sz w:val="22"/>
                <w:szCs w:val="22"/>
              </w:rPr>
              <w:lastRenderedPageBreak/>
              <w:t>Laissez-l la zone client vide (affectation interne pour le groupe de comptes)</w:t>
            </w:r>
          </w:p>
          <w:p w:rsidR="00414350" w:rsidRPr="00070E33" w:rsidRDefault="00414350" w:rsidP="00311E3A">
            <w:pPr>
              <w:rPr>
                <w:sz w:val="22"/>
                <w:szCs w:val="22"/>
              </w:rPr>
            </w:pPr>
            <w:r w:rsidRPr="00070E33">
              <w:rPr>
                <w:sz w:val="22"/>
                <w:szCs w:val="22"/>
              </w:rPr>
              <w:t>Saisissez un domaine commercial suivant :</w:t>
            </w:r>
          </w:p>
          <w:p w:rsidR="00414350" w:rsidRPr="00070E33" w:rsidRDefault="00414350" w:rsidP="00311E3A">
            <w:pPr>
              <w:rPr>
                <w:sz w:val="22"/>
                <w:szCs w:val="22"/>
              </w:rPr>
            </w:pPr>
            <w:r w:rsidRPr="00070E33">
              <w:rPr>
                <w:sz w:val="22"/>
                <w:szCs w:val="22"/>
              </w:rPr>
              <w:t>Organisation commerciale 1000</w:t>
            </w:r>
          </w:p>
          <w:p w:rsidR="00414350" w:rsidRPr="00070E33" w:rsidRDefault="00414350" w:rsidP="00311E3A">
            <w:pPr>
              <w:rPr>
                <w:sz w:val="22"/>
                <w:szCs w:val="22"/>
              </w:rPr>
            </w:pPr>
            <w:r w:rsidRPr="00070E33">
              <w:rPr>
                <w:sz w:val="22"/>
                <w:szCs w:val="22"/>
              </w:rPr>
              <w:t>Canal de distribution 10</w:t>
            </w:r>
          </w:p>
          <w:p w:rsidR="00414350" w:rsidRPr="00070E33" w:rsidRDefault="00414350" w:rsidP="00311E3A">
            <w:pPr>
              <w:rPr>
                <w:sz w:val="22"/>
                <w:szCs w:val="22"/>
              </w:rPr>
            </w:pPr>
            <w:r w:rsidRPr="00070E33">
              <w:rPr>
                <w:sz w:val="22"/>
                <w:szCs w:val="22"/>
              </w:rPr>
              <w:t>Secteur d'activité 00</w:t>
            </w:r>
          </w:p>
          <w:p w:rsidR="00414350" w:rsidRPr="00070E33" w:rsidRDefault="00414350" w:rsidP="00311E3A">
            <w:pPr>
              <w:rPr>
                <w:sz w:val="22"/>
                <w:szCs w:val="22"/>
              </w:rPr>
            </w:pPr>
            <w:r w:rsidRPr="00070E33">
              <w:rPr>
                <w:sz w:val="22"/>
                <w:szCs w:val="22"/>
              </w:rPr>
              <w:t>Vous pouvez saisir les données requises :</w:t>
            </w:r>
          </w:p>
          <w:p w:rsidR="00414350" w:rsidRPr="00070E33" w:rsidRDefault="00414350" w:rsidP="00311E3A">
            <w:pPr>
              <w:rPr>
                <w:sz w:val="22"/>
                <w:szCs w:val="22"/>
              </w:rPr>
            </w:pPr>
            <w:r w:rsidRPr="00070E33">
              <w:rPr>
                <w:sz w:val="22"/>
                <w:szCs w:val="22"/>
              </w:rPr>
              <w:t>Nom                  Wala Heilmittel GmbH##</w:t>
            </w:r>
          </w:p>
          <w:p w:rsidR="00414350" w:rsidRPr="00070E33" w:rsidRDefault="00414350" w:rsidP="00311E3A">
            <w:pPr>
              <w:rPr>
                <w:sz w:val="22"/>
                <w:szCs w:val="22"/>
              </w:rPr>
            </w:pPr>
            <w:r w:rsidRPr="00070E33">
              <w:rPr>
                <w:sz w:val="22"/>
                <w:szCs w:val="22"/>
              </w:rPr>
              <w:t>Crit. recherche 1/2  WALA</w:t>
            </w:r>
          </w:p>
          <w:p w:rsidR="00414350" w:rsidRPr="00070E33" w:rsidRDefault="00414350" w:rsidP="00311E3A">
            <w:pPr>
              <w:rPr>
                <w:sz w:val="22"/>
                <w:szCs w:val="22"/>
              </w:rPr>
            </w:pPr>
            <w:r w:rsidRPr="00070E33">
              <w:rPr>
                <w:sz w:val="22"/>
                <w:szCs w:val="22"/>
              </w:rPr>
              <w:t>Rue / numéro         Dorfstrasse 1</w:t>
            </w:r>
          </w:p>
          <w:p w:rsidR="00414350" w:rsidRPr="00CC3AAC" w:rsidRDefault="00414350" w:rsidP="00311E3A">
            <w:pPr>
              <w:rPr>
                <w:sz w:val="22"/>
                <w:szCs w:val="22"/>
              </w:rPr>
            </w:pPr>
            <w:r w:rsidRPr="00CC3AAC">
              <w:rPr>
                <w:sz w:val="22"/>
                <w:szCs w:val="22"/>
              </w:rPr>
              <w:t>Code postal / Ville  73087      Bad Boll / Eckwälden</w:t>
            </w:r>
          </w:p>
          <w:p w:rsidR="00414350" w:rsidRPr="00070E33" w:rsidRDefault="00414350" w:rsidP="00311E3A">
            <w:pPr>
              <w:rPr>
                <w:sz w:val="22"/>
                <w:szCs w:val="22"/>
              </w:rPr>
            </w:pPr>
            <w:r w:rsidRPr="00070E33">
              <w:rPr>
                <w:sz w:val="22"/>
                <w:szCs w:val="22"/>
              </w:rPr>
              <w:t>Pays                 DE</w:t>
            </w:r>
          </w:p>
          <w:p w:rsidR="00414350" w:rsidRPr="00070E33" w:rsidRDefault="00414350" w:rsidP="00311E3A">
            <w:pPr>
              <w:rPr>
                <w:sz w:val="22"/>
                <w:szCs w:val="22"/>
              </w:rPr>
            </w:pPr>
            <w:r w:rsidRPr="00070E33">
              <w:rPr>
                <w:sz w:val="22"/>
                <w:szCs w:val="22"/>
              </w:rPr>
              <w:t>Région     08</w:t>
            </w:r>
          </w:p>
          <w:p w:rsidR="00414350" w:rsidRPr="00070E33" w:rsidRDefault="00414350" w:rsidP="00311E3A">
            <w:pPr>
              <w:rPr>
                <w:sz w:val="22"/>
                <w:szCs w:val="22"/>
              </w:rPr>
            </w:pPr>
            <w:r w:rsidRPr="00070E33">
              <w:rPr>
                <w:sz w:val="22"/>
                <w:szCs w:val="22"/>
              </w:rPr>
              <w:t>Fuseau horaire       CET</w:t>
            </w:r>
          </w:p>
          <w:p w:rsidR="00414350" w:rsidRPr="00070E33" w:rsidRDefault="00414350" w:rsidP="00311E3A">
            <w:pPr>
              <w:rPr>
                <w:sz w:val="22"/>
                <w:szCs w:val="22"/>
              </w:rPr>
            </w:pPr>
            <w:r w:rsidRPr="00070E33">
              <w:rPr>
                <w:sz w:val="22"/>
                <w:szCs w:val="22"/>
              </w:rPr>
              <w:t>Zone de transport    Région sud</w:t>
            </w:r>
          </w:p>
          <w:p w:rsidR="00414350" w:rsidRPr="00070E33" w:rsidRDefault="00414350" w:rsidP="00311E3A">
            <w:pPr>
              <w:rPr>
                <w:sz w:val="22"/>
                <w:szCs w:val="22"/>
              </w:rPr>
            </w:pPr>
            <w:r w:rsidRPr="00070E33">
              <w:rPr>
                <w:sz w:val="22"/>
                <w:szCs w:val="22"/>
              </w:rPr>
              <w:t>Langue DE</w:t>
            </w:r>
          </w:p>
          <w:p w:rsidR="00414350" w:rsidRPr="00070E33" w:rsidRDefault="00414350" w:rsidP="00311E3A">
            <w:pPr>
              <w:rPr>
                <w:sz w:val="22"/>
                <w:szCs w:val="22"/>
              </w:rPr>
            </w:pPr>
            <w:r w:rsidRPr="00070E33">
              <w:rPr>
                <w:sz w:val="22"/>
                <w:szCs w:val="22"/>
              </w:rPr>
              <w:t>Téléphone            +49 7164930148</w:t>
            </w:r>
          </w:p>
          <w:p w:rsidR="00414350" w:rsidRPr="00070E33" w:rsidRDefault="00414350" w:rsidP="00311E3A">
            <w:pPr>
              <w:rPr>
                <w:sz w:val="22"/>
                <w:szCs w:val="22"/>
              </w:rPr>
            </w:pPr>
            <w:r w:rsidRPr="00070E33">
              <w:rPr>
                <w:sz w:val="22"/>
                <w:szCs w:val="22"/>
              </w:rPr>
              <w:t>Télécopie            +49 7164930205</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Point de déchargement :</w:t>
            </w:r>
          </w:p>
          <w:p w:rsidR="00414350" w:rsidRPr="00070E33" w:rsidRDefault="00414350" w:rsidP="00311E3A">
            <w:pPr>
              <w:rPr>
                <w:sz w:val="22"/>
                <w:szCs w:val="22"/>
              </w:rPr>
            </w:pPr>
            <w:r w:rsidRPr="00070E33">
              <w:rPr>
                <w:sz w:val="22"/>
                <w:szCs w:val="22"/>
              </w:rPr>
              <w:t>Unloading 1</w:t>
            </w:r>
            <w:r w:rsidRPr="00070E33">
              <w:rPr>
                <w:sz w:val="22"/>
                <w:szCs w:val="22"/>
              </w:rPr>
              <w:tab/>
              <w:t>calendrier lundi au vendredi</w:t>
            </w:r>
            <w:r w:rsidRPr="00070E33">
              <w:rPr>
                <w:sz w:val="22"/>
                <w:szCs w:val="22"/>
              </w:rPr>
              <w:tab/>
              <w:t>Mo-Fr / 00.00-23.59</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Contact</w:t>
            </w:r>
          </w:p>
          <w:p w:rsidR="00414350" w:rsidRPr="00070E33" w:rsidRDefault="00414350" w:rsidP="00311E3A">
            <w:pPr>
              <w:rPr>
                <w:sz w:val="22"/>
                <w:szCs w:val="22"/>
              </w:rPr>
            </w:pPr>
            <w:r w:rsidRPr="00070E33">
              <w:rPr>
                <w:sz w:val="22"/>
                <w:szCs w:val="22"/>
              </w:rPr>
              <w:t>Kastrati</w:t>
            </w:r>
            <w:r w:rsidRPr="00070E33">
              <w:rPr>
                <w:sz w:val="22"/>
                <w:szCs w:val="22"/>
              </w:rPr>
              <w:tab/>
              <w:t>Sabahate</w:t>
            </w:r>
            <w:r w:rsidRPr="00070E33">
              <w:rPr>
                <w:sz w:val="22"/>
                <w:szCs w:val="22"/>
              </w:rPr>
              <w:tab/>
              <w:t xml:space="preserve">                </w:t>
            </w:r>
            <w:r w:rsidRPr="00070E33">
              <w:rPr>
                <w:sz w:val="22"/>
                <w:szCs w:val="22"/>
              </w:rPr>
              <w:tab/>
              <w:t>Achats</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Devise          EUR</w:t>
            </w:r>
          </w:p>
          <w:p w:rsidR="00414350" w:rsidRPr="00070E33" w:rsidRDefault="00414350" w:rsidP="00311E3A">
            <w:pPr>
              <w:rPr>
                <w:sz w:val="22"/>
                <w:szCs w:val="22"/>
              </w:rPr>
            </w:pPr>
            <w:r w:rsidRPr="00070E33">
              <w:rPr>
                <w:sz w:val="22"/>
                <w:szCs w:val="22"/>
              </w:rPr>
              <w:t>Probabilité cde 100 %</w:t>
            </w:r>
          </w:p>
          <w:p w:rsidR="00414350" w:rsidRPr="00070E33" w:rsidRDefault="00414350" w:rsidP="00311E3A">
            <w:pPr>
              <w:rPr>
                <w:sz w:val="22"/>
                <w:szCs w:val="22"/>
              </w:rPr>
            </w:pPr>
            <w:r w:rsidRPr="00070E33">
              <w:rPr>
                <w:sz w:val="22"/>
                <w:szCs w:val="22"/>
              </w:rPr>
              <w:t>Groupe de prix  1</w:t>
            </w:r>
          </w:p>
          <w:p w:rsidR="00414350" w:rsidRPr="00070E33" w:rsidRDefault="00414350" w:rsidP="00311E3A">
            <w:pPr>
              <w:rPr>
                <w:sz w:val="22"/>
                <w:szCs w:val="22"/>
              </w:rPr>
            </w:pPr>
            <w:r w:rsidRPr="00070E33">
              <w:rPr>
                <w:sz w:val="22"/>
                <w:szCs w:val="22"/>
              </w:rPr>
              <w:t>Schéma client   1</w:t>
            </w:r>
          </w:p>
          <w:p w:rsidR="00414350" w:rsidRPr="00070E33" w:rsidRDefault="00414350" w:rsidP="00311E3A">
            <w:pPr>
              <w:rPr>
                <w:sz w:val="22"/>
                <w:szCs w:val="22"/>
              </w:rPr>
            </w:pPr>
            <w:r w:rsidRPr="00070E33">
              <w:rPr>
                <w:sz w:val="22"/>
                <w:szCs w:val="22"/>
              </w:rPr>
              <w:lastRenderedPageBreak/>
              <w:t>Liste de prix   02</w:t>
            </w:r>
          </w:p>
          <w:p w:rsidR="00414350" w:rsidRPr="00070E33" w:rsidRDefault="00414350" w:rsidP="00311E3A">
            <w:pPr>
              <w:rPr>
                <w:sz w:val="22"/>
                <w:szCs w:val="22"/>
              </w:rPr>
            </w:pPr>
            <w:r w:rsidRPr="00070E33">
              <w:rPr>
                <w:sz w:val="22"/>
                <w:szCs w:val="22"/>
              </w:rPr>
              <w:t>Grp.stat.client 1</w:t>
            </w:r>
          </w:p>
          <w:p w:rsidR="00414350" w:rsidRPr="00070E33" w:rsidRDefault="00414350" w:rsidP="00311E3A">
            <w:pPr>
              <w:rPr>
                <w:sz w:val="22"/>
                <w:szCs w:val="22"/>
              </w:rPr>
            </w:pPr>
            <w:r w:rsidRPr="00070E33">
              <w:rPr>
                <w:sz w:val="22"/>
                <w:szCs w:val="22"/>
              </w:rPr>
              <w:t>Condition expédition Standard</w:t>
            </w:r>
          </w:p>
          <w:p w:rsidR="00414350" w:rsidRPr="00070E33" w:rsidRDefault="00414350" w:rsidP="00311E3A">
            <w:pPr>
              <w:rPr>
                <w:sz w:val="22"/>
                <w:szCs w:val="22"/>
              </w:rPr>
            </w:pPr>
            <w:r w:rsidRPr="00070E33">
              <w:rPr>
                <w:sz w:val="22"/>
                <w:szCs w:val="22"/>
              </w:rPr>
              <w:t>Livr. partielle par poste     Livraison partielle autorisée</w:t>
            </w:r>
          </w:p>
          <w:p w:rsidR="00414350" w:rsidRPr="00070E33" w:rsidRDefault="00414350" w:rsidP="00311E3A">
            <w:pPr>
              <w:rPr>
                <w:sz w:val="22"/>
                <w:szCs w:val="22"/>
              </w:rPr>
            </w:pPr>
            <w:r w:rsidRPr="00070E33">
              <w:rPr>
                <w:sz w:val="22"/>
                <w:szCs w:val="22"/>
              </w:rPr>
              <w:t>Livraisons partielles max. 9</w:t>
            </w:r>
          </w:p>
          <w:p w:rsidR="00414350" w:rsidRPr="00070E33" w:rsidRDefault="00414350" w:rsidP="00311E3A">
            <w:pPr>
              <w:rPr>
                <w:sz w:val="22"/>
                <w:szCs w:val="22"/>
              </w:rPr>
            </w:pPr>
            <w:r w:rsidRPr="00070E33">
              <w:rPr>
                <w:sz w:val="22"/>
                <w:szCs w:val="22"/>
              </w:rPr>
              <w:t>Tolér.livr.incompl.  5,0</w:t>
            </w:r>
          </w:p>
          <w:p w:rsidR="00414350" w:rsidRPr="00070E33" w:rsidRDefault="00414350" w:rsidP="00311E3A">
            <w:pPr>
              <w:rPr>
                <w:sz w:val="22"/>
                <w:szCs w:val="22"/>
              </w:rPr>
            </w:pPr>
            <w:r w:rsidRPr="00070E33">
              <w:rPr>
                <w:sz w:val="22"/>
                <w:szCs w:val="22"/>
              </w:rPr>
              <w:t>Tolér.livr.excédent. 5,0</w:t>
            </w:r>
          </w:p>
          <w:p w:rsidR="00414350" w:rsidRPr="00070E33" w:rsidRDefault="00414350" w:rsidP="00311E3A">
            <w:pPr>
              <w:rPr>
                <w:sz w:val="22"/>
                <w:szCs w:val="22"/>
              </w:rPr>
            </w:pPr>
            <w:r w:rsidRPr="00070E33">
              <w:rPr>
                <w:sz w:val="22"/>
                <w:szCs w:val="22"/>
              </w:rPr>
              <w:t>Code : client concerné par une ristourne actif</w:t>
            </w:r>
          </w:p>
          <w:p w:rsidR="00414350" w:rsidRPr="00070E33" w:rsidRDefault="00414350" w:rsidP="00311E3A">
            <w:pPr>
              <w:rPr>
                <w:sz w:val="22"/>
                <w:szCs w:val="22"/>
              </w:rPr>
            </w:pPr>
            <w:r w:rsidRPr="00070E33">
              <w:rPr>
                <w:sz w:val="22"/>
                <w:szCs w:val="22"/>
              </w:rPr>
              <w:t>Code 'significatif pour la détermination du prix' actif</w:t>
            </w:r>
          </w:p>
          <w:p w:rsidR="00414350" w:rsidRPr="00070E33" w:rsidRDefault="00414350" w:rsidP="00311E3A">
            <w:pPr>
              <w:rPr>
                <w:sz w:val="22"/>
                <w:szCs w:val="22"/>
              </w:rPr>
            </w:pPr>
            <w:r w:rsidRPr="00070E33">
              <w:rPr>
                <w:sz w:val="22"/>
                <w:szCs w:val="22"/>
              </w:rPr>
              <w:t>Incoterms          CIP</w:t>
            </w:r>
          </w:p>
          <w:p w:rsidR="00414350" w:rsidRPr="00070E33" w:rsidRDefault="00414350" w:rsidP="00311E3A">
            <w:pPr>
              <w:rPr>
                <w:sz w:val="22"/>
                <w:szCs w:val="22"/>
              </w:rPr>
            </w:pPr>
            <w:r w:rsidRPr="00070E33">
              <w:rPr>
                <w:sz w:val="22"/>
                <w:szCs w:val="22"/>
              </w:rPr>
              <w:t>Condition paiement 14 j 3% escpte, Net 30 j</w:t>
            </w:r>
          </w:p>
          <w:p w:rsidR="00414350" w:rsidRPr="00070E33" w:rsidRDefault="00414350" w:rsidP="00311E3A">
            <w:pPr>
              <w:rPr>
                <w:sz w:val="22"/>
                <w:szCs w:val="22"/>
              </w:rPr>
            </w:pPr>
            <w:r w:rsidRPr="00070E33">
              <w:rPr>
                <w:sz w:val="22"/>
                <w:szCs w:val="22"/>
              </w:rPr>
              <w:t>Gr. imputation     02</w:t>
            </w:r>
          </w:p>
          <w:p w:rsidR="00414350" w:rsidRPr="00070E33" w:rsidRDefault="00414350" w:rsidP="00311E3A">
            <w:pPr>
              <w:rPr>
                <w:sz w:val="22"/>
                <w:szCs w:val="22"/>
              </w:rPr>
            </w:pPr>
            <w:r w:rsidRPr="00070E33">
              <w:rPr>
                <w:sz w:val="22"/>
                <w:szCs w:val="22"/>
              </w:rPr>
              <w:t>Taxes : DE</w:t>
            </w:r>
            <w:r w:rsidRPr="00070E33">
              <w:rPr>
                <w:sz w:val="22"/>
                <w:szCs w:val="22"/>
              </w:rPr>
              <w:tab/>
              <w:t>Allemagne</w:t>
            </w:r>
            <w:r w:rsidRPr="00070E33">
              <w:rPr>
                <w:sz w:val="22"/>
                <w:szCs w:val="22"/>
              </w:rPr>
              <w:tab/>
              <w:t>MWST</w:t>
            </w:r>
            <w:r w:rsidRPr="00070E33">
              <w:rPr>
                <w:sz w:val="22"/>
                <w:szCs w:val="22"/>
              </w:rPr>
              <w:tab/>
              <w:t>Taxe collectée</w:t>
            </w:r>
            <w:r w:rsidRPr="00070E33">
              <w:rPr>
                <w:sz w:val="22"/>
                <w:szCs w:val="22"/>
              </w:rPr>
              <w:tab/>
              <w:t>1</w:t>
            </w:r>
            <w:r w:rsidRPr="00070E33">
              <w:rPr>
                <w:sz w:val="22"/>
                <w:szCs w:val="22"/>
              </w:rPr>
              <w:tab/>
              <w:t>Imposable</w:t>
            </w:r>
          </w:p>
          <w:p w:rsidR="00414350" w:rsidRPr="00070E33" w:rsidRDefault="00414350" w:rsidP="00311E3A">
            <w:pPr>
              <w:rPr>
                <w:sz w:val="22"/>
                <w:szCs w:val="22"/>
              </w:rPr>
            </w:pPr>
            <w:r w:rsidRPr="00070E33">
              <w:rPr>
                <w:sz w:val="22"/>
                <w:szCs w:val="22"/>
              </w:rPr>
              <w:t>Autres : Non imposable</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SP</w:t>
            </w:r>
            <w:r w:rsidRPr="00070E33">
              <w:rPr>
                <w:sz w:val="22"/>
                <w:szCs w:val="22"/>
              </w:rPr>
              <w:tab/>
              <w:t>Donneur d'ordre</w:t>
            </w:r>
            <w:r w:rsidRPr="00070E33">
              <w:rPr>
                <w:sz w:val="22"/>
                <w:szCs w:val="22"/>
              </w:rPr>
              <w:tab/>
              <w:t xml:space="preserve"> Wala Heilmittel GmbH</w:t>
            </w:r>
          </w:p>
          <w:p w:rsidR="00414350" w:rsidRPr="00070E33" w:rsidRDefault="00414350" w:rsidP="00311E3A">
            <w:pPr>
              <w:rPr>
                <w:sz w:val="22"/>
                <w:szCs w:val="22"/>
                <w:lang w:val="en-US"/>
              </w:rPr>
            </w:pPr>
            <w:r w:rsidRPr="00070E33">
              <w:rPr>
                <w:sz w:val="22"/>
                <w:szCs w:val="22"/>
                <w:lang w:val="en-US"/>
              </w:rPr>
              <w:t>BP</w:t>
            </w:r>
            <w:r w:rsidRPr="00070E33">
              <w:rPr>
                <w:sz w:val="22"/>
                <w:szCs w:val="22"/>
                <w:lang w:val="en-US"/>
              </w:rPr>
              <w:tab/>
              <w:t>Destinataire factureWala Heilmittel GmbH</w:t>
            </w:r>
          </w:p>
          <w:p w:rsidR="00414350" w:rsidRPr="00070E33" w:rsidRDefault="00414350" w:rsidP="00311E3A">
            <w:pPr>
              <w:rPr>
                <w:sz w:val="22"/>
                <w:szCs w:val="22"/>
                <w:lang w:val="en-US"/>
              </w:rPr>
            </w:pPr>
            <w:r w:rsidRPr="00070E33">
              <w:rPr>
                <w:sz w:val="22"/>
                <w:szCs w:val="22"/>
                <w:lang w:val="en-US"/>
              </w:rPr>
              <w:t>PY</w:t>
            </w:r>
            <w:r w:rsidRPr="00070E33">
              <w:rPr>
                <w:sz w:val="22"/>
                <w:szCs w:val="22"/>
                <w:lang w:val="en-US"/>
              </w:rPr>
              <w:tab/>
              <w:t>Payeur</w:t>
            </w:r>
            <w:r w:rsidRPr="00070E33">
              <w:rPr>
                <w:sz w:val="22"/>
                <w:szCs w:val="22"/>
                <w:lang w:val="en-US"/>
              </w:rPr>
              <w:tab/>
              <w:t>Wala Heilmittel GmbH</w:t>
            </w:r>
          </w:p>
          <w:p w:rsidR="00414350" w:rsidRPr="00CC3AAC" w:rsidRDefault="00414350" w:rsidP="00311E3A">
            <w:pPr>
              <w:rPr>
                <w:sz w:val="22"/>
                <w:szCs w:val="22"/>
                <w:lang w:val="en-US"/>
              </w:rPr>
            </w:pPr>
            <w:r w:rsidRPr="00CC3AAC">
              <w:rPr>
                <w:sz w:val="22"/>
                <w:szCs w:val="22"/>
                <w:lang w:val="en-US"/>
              </w:rPr>
              <w:t>SH</w:t>
            </w:r>
            <w:r w:rsidRPr="00CC3AAC">
              <w:rPr>
                <w:sz w:val="22"/>
                <w:szCs w:val="22"/>
                <w:lang w:val="en-US"/>
              </w:rPr>
              <w:tab/>
              <w:t>Réceptionn.marchand.</w:t>
            </w:r>
            <w:r w:rsidRPr="00CC3AAC">
              <w:rPr>
                <w:sz w:val="22"/>
                <w:szCs w:val="22"/>
                <w:lang w:val="en-US"/>
              </w:rPr>
              <w:tab/>
              <w:t>Wala Heilmittel GmbH</w:t>
            </w:r>
          </w:p>
          <w:p w:rsidR="00414350" w:rsidRPr="00CC3AAC" w:rsidRDefault="00414350" w:rsidP="00311E3A">
            <w:pPr>
              <w:rPr>
                <w:sz w:val="22"/>
                <w:szCs w:val="22"/>
                <w:lang w:val="en-US"/>
              </w:rPr>
            </w:pPr>
          </w:p>
          <w:p w:rsidR="00414350" w:rsidRPr="00070E33" w:rsidRDefault="00414350" w:rsidP="00311E3A">
            <w:pPr>
              <w:rPr>
                <w:sz w:val="22"/>
                <w:szCs w:val="22"/>
              </w:rPr>
            </w:pPr>
            <w:r w:rsidRPr="00070E33">
              <w:rPr>
                <w:sz w:val="22"/>
                <w:szCs w:val="22"/>
              </w:rPr>
              <w:t>Transporteur</w:t>
            </w:r>
            <w:r w:rsidRPr="00070E33">
              <w:rPr>
                <w:sz w:val="22"/>
                <w:szCs w:val="22"/>
              </w:rPr>
              <w:tab/>
              <w:t>Dachser GmbH &amp; Co. KG (à créer avec les données suivantes) :</w:t>
            </w:r>
          </w:p>
          <w:p w:rsidR="00414350" w:rsidRPr="00070E33" w:rsidRDefault="00414350" w:rsidP="00311E3A">
            <w:pPr>
              <w:rPr>
                <w:sz w:val="22"/>
                <w:szCs w:val="22"/>
              </w:rPr>
            </w:pPr>
          </w:p>
          <w:p w:rsidR="00414350" w:rsidRPr="00771B6E" w:rsidRDefault="00414350" w:rsidP="00311E3A">
            <w:pPr>
              <w:rPr>
                <w:sz w:val="22"/>
                <w:szCs w:val="22"/>
                <w:lang w:val="en-US"/>
              </w:rPr>
            </w:pPr>
            <w:r w:rsidRPr="00771B6E">
              <w:rPr>
                <w:sz w:val="22"/>
                <w:szCs w:val="22"/>
                <w:lang w:val="en-US"/>
              </w:rPr>
              <w:t>Nom                  Dachser GmbH &amp; Co. KG</w:t>
            </w:r>
          </w:p>
          <w:p w:rsidR="00414350" w:rsidRPr="00311E3A" w:rsidRDefault="00414350" w:rsidP="00311E3A">
            <w:pPr>
              <w:rPr>
                <w:sz w:val="22"/>
                <w:szCs w:val="22"/>
              </w:rPr>
            </w:pPr>
            <w:r w:rsidRPr="00414350">
              <w:rPr>
                <w:sz w:val="22"/>
                <w:szCs w:val="22"/>
                <w:lang w:val="en-US"/>
              </w:rPr>
              <w:t xml:space="preserve">Rue / numéro         Thomas-Dachser-Str.              </w:t>
            </w:r>
            <w:r w:rsidRPr="00311E3A">
              <w:rPr>
                <w:sz w:val="22"/>
                <w:szCs w:val="22"/>
              </w:rPr>
              <w:t>1</w:t>
            </w:r>
          </w:p>
          <w:p w:rsidR="00414350" w:rsidRPr="00070E33" w:rsidRDefault="00414350" w:rsidP="00311E3A">
            <w:pPr>
              <w:rPr>
                <w:sz w:val="22"/>
                <w:szCs w:val="22"/>
              </w:rPr>
            </w:pPr>
            <w:r w:rsidRPr="00070E33">
              <w:rPr>
                <w:sz w:val="22"/>
                <w:szCs w:val="22"/>
              </w:rPr>
              <w:t>Code postal / Ville  78256      Steißlingen</w:t>
            </w:r>
          </w:p>
          <w:p w:rsidR="00414350" w:rsidRPr="00070E33" w:rsidRDefault="00414350" w:rsidP="00311E3A">
            <w:pPr>
              <w:rPr>
                <w:sz w:val="22"/>
                <w:szCs w:val="22"/>
              </w:rPr>
            </w:pPr>
            <w:r w:rsidRPr="00070E33">
              <w:rPr>
                <w:sz w:val="22"/>
                <w:szCs w:val="22"/>
              </w:rPr>
              <w:t xml:space="preserve">Pays                 DE     Allemagne       Région     08     </w:t>
            </w:r>
          </w:p>
          <w:p w:rsidR="00414350" w:rsidRPr="00070E33" w:rsidRDefault="00414350" w:rsidP="00311E3A">
            <w:pPr>
              <w:rPr>
                <w:sz w:val="22"/>
                <w:szCs w:val="22"/>
              </w:rPr>
            </w:pPr>
            <w:r w:rsidRPr="00070E33">
              <w:rPr>
                <w:sz w:val="22"/>
                <w:szCs w:val="22"/>
              </w:rPr>
              <w:t>Fuseau horaire       CET</w:t>
            </w:r>
          </w:p>
          <w:p w:rsidR="00414350" w:rsidRPr="00070E33" w:rsidRDefault="00414350" w:rsidP="00311E3A">
            <w:pPr>
              <w:spacing w:before="100" w:beforeAutospacing="1" w:after="100" w:afterAutospacing="1"/>
              <w:rPr>
                <w:sz w:val="22"/>
                <w:szCs w:val="22"/>
              </w:rPr>
            </w:pPr>
            <w:r w:rsidRPr="00680CBE">
              <w:rPr>
                <w:sz w:val="22"/>
                <w:szCs w:val="22"/>
              </w:rPr>
              <w:lastRenderedPageBreak/>
              <w:t>Sauvegardez vos données.</w:t>
            </w:r>
          </w:p>
        </w:tc>
        <w:tc>
          <w:tcPr>
            <w:tcW w:w="992" w:type="dxa"/>
            <w:tcBorders>
              <w:top w:val="single" w:sz="4" w:space="0" w:color="auto"/>
              <w:left w:val="single" w:sz="4" w:space="0" w:color="auto"/>
              <w:bottom w:val="single" w:sz="4" w:space="0" w:color="auto"/>
              <w:right w:val="single" w:sz="4" w:space="0" w:color="auto"/>
            </w:tcBorders>
          </w:tcPr>
          <w:p w:rsidR="00414350" w:rsidRDefault="00414350"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414350" w:rsidRPr="00414350" w:rsidRDefault="00414350" w:rsidP="00DE00C0">
            <w:pPr>
              <w:pStyle w:val="table"/>
              <w:rPr>
                <w:rFonts w:ascii="Times New Roman" w:hAnsi="Times New Roman"/>
                <w:b/>
                <w:bCs/>
                <w:color w:val="000080"/>
                <w:sz w:val="22"/>
                <w:szCs w:val="22"/>
                <w:lang w:val="fr-FR"/>
              </w:rPr>
            </w:pPr>
            <w:r w:rsidRPr="00070E33">
              <w:rPr>
                <w:bCs/>
                <w:color w:val="000080"/>
                <w:sz w:val="22"/>
                <w:szCs w:val="22"/>
              </w:rPr>
              <w:t>Création de fiches clients</w:t>
            </w:r>
          </w:p>
        </w:tc>
        <w:tc>
          <w:tcPr>
            <w:tcW w:w="3685" w:type="dxa"/>
            <w:tcBorders>
              <w:top w:val="single" w:sz="4" w:space="0" w:color="auto"/>
              <w:left w:val="single" w:sz="4" w:space="0" w:color="auto"/>
              <w:bottom w:val="single" w:sz="4" w:space="0" w:color="auto"/>
              <w:right w:val="single" w:sz="4" w:space="0" w:color="auto"/>
            </w:tcBorders>
          </w:tcPr>
          <w:p w:rsidR="00414350" w:rsidRPr="009C6343" w:rsidRDefault="00414350"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414350" w:rsidRPr="009C6343" w:rsidRDefault="00414350" w:rsidP="0027783E">
            <w:pPr>
              <w:pStyle w:val="table"/>
              <w:rPr>
                <w:rFonts w:ascii="Times New Roman" w:hAnsi="Times New Roman"/>
                <w:color w:val="000000"/>
                <w:sz w:val="22"/>
                <w:szCs w:val="22"/>
                <w:shd w:val="clear" w:color="auto" w:fill="FFFFFF"/>
                <w:lang w:val="fr-FR"/>
              </w:rPr>
            </w:pPr>
          </w:p>
        </w:tc>
      </w:tr>
      <w:tr w:rsidR="00414350"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414350" w:rsidRPr="00070E33" w:rsidRDefault="00414350" w:rsidP="00311E3A">
            <w:pPr>
              <w:rPr>
                <w:sz w:val="22"/>
                <w:szCs w:val="22"/>
              </w:rPr>
            </w:pPr>
            <w:r w:rsidRPr="00070E33">
              <w:rPr>
                <w:sz w:val="22"/>
                <w:szCs w:val="22"/>
              </w:rPr>
              <w:lastRenderedPageBreak/>
              <w:t>Votre client gère un article avec un numéro différent de celui que votre entreprise utilise.</w:t>
            </w:r>
          </w:p>
          <w:p w:rsidR="00414350" w:rsidRPr="00070E33" w:rsidRDefault="00414350" w:rsidP="00311E3A">
            <w:pPr>
              <w:rPr>
                <w:sz w:val="22"/>
                <w:szCs w:val="22"/>
              </w:rPr>
            </w:pPr>
          </w:p>
          <w:p w:rsidR="00414350" w:rsidRPr="00070E33" w:rsidRDefault="00414350" w:rsidP="00311E3A">
            <w:pPr>
              <w:rPr>
                <w:sz w:val="22"/>
                <w:szCs w:val="22"/>
              </w:rPr>
            </w:pPr>
            <w:r w:rsidRPr="00070E33">
              <w:rPr>
                <w:sz w:val="22"/>
                <w:szCs w:val="22"/>
              </w:rPr>
              <w:t>une information client-article doit être créée.</w:t>
            </w:r>
          </w:p>
          <w:p w:rsidR="00414350" w:rsidRPr="00E62662" w:rsidRDefault="00414350" w:rsidP="00311E3A">
            <w:pPr>
              <w:spacing w:before="100" w:beforeAutospacing="1" w:after="100" w:afterAutospacing="1"/>
              <w:rPr>
                <w:sz w:val="22"/>
                <w:szCs w:val="22"/>
              </w:rPr>
            </w:pPr>
            <w:r w:rsidRPr="00E62662">
              <w:rPr>
                <w:sz w:val="22"/>
                <w:szCs w:val="22"/>
              </w:rPr>
              <w:t xml:space="preserve">Dans la zone </w:t>
            </w:r>
            <w:r w:rsidRPr="00E62662">
              <w:rPr>
                <w:i/>
                <w:iCs/>
                <w:sz w:val="22"/>
                <w:szCs w:val="22"/>
              </w:rPr>
              <w:t>Article</w:t>
            </w:r>
            <w:r w:rsidRPr="00E62662">
              <w:rPr>
                <w:sz w:val="22"/>
                <w:szCs w:val="22"/>
              </w:rPr>
              <w:t xml:space="preserve">, saisissez le numéro qui identifie l'article dans votre entreprise. </w:t>
            </w:r>
          </w:p>
          <w:p w:rsidR="00414350" w:rsidRPr="00070E33" w:rsidRDefault="00414350" w:rsidP="00311E3A">
            <w:pPr>
              <w:spacing w:before="100" w:beforeAutospacing="1" w:after="100" w:afterAutospacing="1"/>
              <w:rPr>
                <w:sz w:val="22"/>
                <w:szCs w:val="22"/>
              </w:rPr>
            </w:pPr>
            <w:r w:rsidRPr="00E62662">
              <w:rPr>
                <w:sz w:val="22"/>
                <w:szCs w:val="22"/>
              </w:rPr>
              <w:t xml:space="preserve">Dans la zone </w:t>
            </w:r>
            <w:r w:rsidRPr="00E62662">
              <w:rPr>
                <w:i/>
                <w:iCs/>
                <w:sz w:val="22"/>
                <w:szCs w:val="22"/>
              </w:rPr>
              <w:t>Client-Article</w:t>
            </w:r>
            <w:r w:rsidRPr="00E62662">
              <w:rPr>
                <w:sz w:val="22"/>
                <w:szCs w:val="22"/>
              </w:rPr>
              <w:t>, saisissez le numéro que le client ut</w:t>
            </w:r>
            <w:r w:rsidRPr="00070E33">
              <w:rPr>
                <w:sz w:val="22"/>
                <w:szCs w:val="22"/>
              </w:rPr>
              <w:t>ilise pour identifier l'article : 3101996533##</w:t>
            </w:r>
          </w:p>
          <w:p w:rsidR="00414350" w:rsidRPr="00070E33" w:rsidRDefault="00414350" w:rsidP="00311E3A">
            <w:pPr>
              <w:spacing w:before="100" w:beforeAutospacing="1" w:after="100" w:afterAutospacing="1"/>
              <w:rPr>
                <w:rFonts w:ascii="Arial" w:hAnsi="Arial" w:cs="Arial"/>
                <w:sz w:val="22"/>
                <w:szCs w:val="22"/>
              </w:rPr>
            </w:pPr>
            <w:r w:rsidRPr="00070E33">
              <w:rPr>
                <w:rFonts w:ascii="Arial" w:hAnsi="Arial" w:cs="Arial"/>
                <w:sz w:val="22"/>
                <w:szCs w:val="22"/>
              </w:rPr>
              <w:t xml:space="preserve">Appuyez sur </w:t>
            </w:r>
            <w:r w:rsidRPr="00070E33">
              <w:rPr>
                <w:rFonts w:ascii="Courier New" w:hAnsi="Courier New" w:cs="Courier New"/>
                <w:sz w:val="22"/>
                <w:szCs w:val="22"/>
              </w:rPr>
              <w:t>Détail Info</w:t>
            </w:r>
            <w:r w:rsidRPr="00070E33">
              <w:rPr>
                <w:sz w:val="22"/>
                <w:szCs w:val="22"/>
              </w:rPr>
              <w:t xml:space="preserve"> </w:t>
            </w:r>
            <w:r w:rsidRPr="00070E33">
              <w:rPr>
                <w:rFonts w:ascii="Arial" w:hAnsi="Arial" w:cs="Arial"/>
                <w:sz w:val="22"/>
                <w:szCs w:val="22"/>
              </w:rPr>
              <w:t>pour afficher les postes créés et pour saisir les données d'expédition ainsi que les accords portant sur une livraison partielle :</w:t>
            </w:r>
          </w:p>
          <w:p w:rsidR="00414350" w:rsidRPr="00070E33" w:rsidRDefault="00414350" w:rsidP="00311E3A">
            <w:pPr>
              <w:spacing w:before="100" w:beforeAutospacing="1" w:after="100" w:afterAutospacing="1"/>
              <w:rPr>
                <w:sz w:val="22"/>
                <w:szCs w:val="22"/>
              </w:rPr>
            </w:pPr>
            <w:r w:rsidRPr="00070E33">
              <w:rPr>
                <w:sz w:val="22"/>
                <w:szCs w:val="22"/>
              </w:rPr>
              <w:t>Priorité livraison   2</w:t>
            </w:r>
          </w:p>
          <w:p w:rsidR="00414350" w:rsidRPr="00070E33" w:rsidRDefault="00414350" w:rsidP="00311E3A">
            <w:pPr>
              <w:spacing w:before="100" w:beforeAutospacing="1" w:after="100" w:afterAutospacing="1"/>
              <w:rPr>
                <w:sz w:val="22"/>
                <w:szCs w:val="22"/>
              </w:rPr>
            </w:pPr>
            <w:r w:rsidRPr="00070E33">
              <w:rPr>
                <w:sz w:val="22"/>
                <w:szCs w:val="22"/>
              </w:rPr>
              <w:t>Livr.partielles max. 8</w:t>
            </w:r>
          </w:p>
          <w:p w:rsidR="00414350" w:rsidRPr="00070E33" w:rsidRDefault="00414350" w:rsidP="00311E3A">
            <w:pPr>
              <w:spacing w:before="100" w:beforeAutospacing="1" w:after="100" w:afterAutospacing="1"/>
              <w:rPr>
                <w:sz w:val="22"/>
                <w:szCs w:val="22"/>
              </w:rPr>
            </w:pPr>
            <w:r w:rsidRPr="00070E33">
              <w:rPr>
                <w:sz w:val="22"/>
                <w:szCs w:val="22"/>
              </w:rPr>
              <w:t>Division 1300</w:t>
            </w:r>
          </w:p>
          <w:p w:rsidR="00414350" w:rsidRPr="00070E33" w:rsidRDefault="00414350" w:rsidP="00311E3A">
            <w:pPr>
              <w:spacing w:before="100" w:beforeAutospacing="1" w:after="100" w:afterAutospacing="1"/>
              <w:rPr>
                <w:rFonts w:ascii="Arial" w:hAnsi="Arial" w:cs="Arial"/>
                <w:sz w:val="22"/>
                <w:szCs w:val="22"/>
              </w:rPr>
            </w:pPr>
            <w:r w:rsidRPr="00070E33">
              <w:rPr>
                <w:rFonts w:ascii="Arial" w:hAnsi="Arial" w:cs="Arial"/>
                <w:sz w:val="22"/>
                <w:szCs w:val="22"/>
              </w:rPr>
              <w:t xml:space="preserve">Voys gérez un texte, sélectionnez </w:t>
            </w:r>
            <w:r w:rsidRPr="00070E33">
              <w:rPr>
                <w:rFonts w:ascii="Arial" w:hAnsi="Arial" w:cs="Arial"/>
                <w:i/>
                <w:iCs/>
                <w:sz w:val="22"/>
                <w:szCs w:val="22"/>
              </w:rPr>
              <w:t xml:space="preserve">Saut </w:t>
            </w:r>
            <w:r w:rsidRPr="00070E33">
              <w:rPr>
                <w:rFonts w:ascii="Symbol" w:hAnsi="Symbol"/>
                <w:i/>
                <w:iCs/>
                <w:sz w:val="22"/>
                <w:szCs w:val="22"/>
              </w:rPr>
              <w:t></w:t>
            </w:r>
            <w:r w:rsidRPr="00070E33">
              <w:rPr>
                <w:sz w:val="22"/>
                <w:szCs w:val="22"/>
              </w:rPr>
              <w:t xml:space="preserve"> </w:t>
            </w:r>
            <w:r w:rsidRPr="00070E33">
              <w:rPr>
                <w:rFonts w:ascii="Arial" w:hAnsi="Arial" w:cs="Arial"/>
                <w:i/>
                <w:iCs/>
                <w:sz w:val="22"/>
                <w:szCs w:val="22"/>
              </w:rPr>
              <w:t>Textes</w:t>
            </w:r>
            <w:r w:rsidRPr="00070E33">
              <w:rPr>
                <w:rFonts w:ascii="Arial" w:hAnsi="Arial" w:cs="Arial"/>
                <w:sz w:val="22"/>
                <w:szCs w:val="22"/>
              </w:rPr>
              <w:t xml:space="preserve"> dans l'écran de synthèse</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 xml:space="preserve">Vous accédez à l'écran </w:t>
            </w:r>
            <w:r w:rsidRPr="00070E33">
              <w:rPr>
                <w:rFonts w:ascii="Arial" w:hAnsi="Arial" w:cs="Arial"/>
                <w:i/>
                <w:iCs/>
                <w:sz w:val="22"/>
                <w:szCs w:val="22"/>
              </w:rPr>
              <w:t>Texte,</w:t>
            </w:r>
            <w:r w:rsidRPr="00070E33">
              <w:rPr>
                <w:rFonts w:ascii="Arial" w:hAnsi="Arial" w:cs="Arial"/>
                <w:sz w:val="22"/>
                <w:szCs w:val="22"/>
              </w:rPr>
              <w:t xml:space="preserve"> où vous saisissez votre texte.</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lastRenderedPageBreak/>
              <w:t>Instructions emballages DEEP RED 50 ML</w:t>
            </w:r>
          </w:p>
          <w:p w:rsidR="00414350" w:rsidRPr="00070E33" w:rsidRDefault="00414350" w:rsidP="00311E3A">
            <w:pPr>
              <w:spacing w:before="100" w:beforeAutospacing="1" w:after="100" w:afterAutospacing="1"/>
              <w:rPr>
                <w:sz w:val="22"/>
                <w:szCs w:val="22"/>
              </w:rPr>
            </w:pPr>
            <w:r w:rsidRPr="00E62662">
              <w:rPr>
                <w:sz w:val="22"/>
                <w:szCs w:val="22"/>
              </w:rPr>
              <w:t>Sauvegardez la fiche.</w:t>
            </w:r>
          </w:p>
        </w:tc>
        <w:tc>
          <w:tcPr>
            <w:tcW w:w="992" w:type="dxa"/>
            <w:tcBorders>
              <w:top w:val="single" w:sz="4" w:space="0" w:color="auto"/>
              <w:left w:val="single" w:sz="4" w:space="0" w:color="auto"/>
              <w:bottom w:val="single" w:sz="4" w:space="0" w:color="auto"/>
              <w:right w:val="single" w:sz="4" w:space="0" w:color="auto"/>
            </w:tcBorders>
          </w:tcPr>
          <w:p w:rsidR="00414350" w:rsidRDefault="00414350"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414350" w:rsidRPr="00414350" w:rsidRDefault="00414350" w:rsidP="00DE00C0">
            <w:pPr>
              <w:pStyle w:val="table"/>
              <w:rPr>
                <w:rFonts w:ascii="Times New Roman" w:hAnsi="Times New Roman"/>
                <w:b/>
                <w:bCs/>
                <w:color w:val="000080"/>
                <w:sz w:val="22"/>
                <w:szCs w:val="22"/>
                <w:lang w:val="fr-FR"/>
              </w:rPr>
            </w:pPr>
            <w:r w:rsidRPr="00070E33">
              <w:rPr>
                <w:b/>
                <w:bCs/>
                <w:color w:val="000080"/>
                <w:sz w:val="22"/>
                <w:szCs w:val="22"/>
              </w:rPr>
              <w:t>Création d'informations client-article </w:t>
            </w:r>
          </w:p>
        </w:tc>
        <w:tc>
          <w:tcPr>
            <w:tcW w:w="3685" w:type="dxa"/>
            <w:tcBorders>
              <w:top w:val="single" w:sz="4" w:space="0" w:color="auto"/>
              <w:left w:val="single" w:sz="4" w:space="0" w:color="auto"/>
              <w:bottom w:val="single" w:sz="4" w:space="0" w:color="auto"/>
              <w:right w:val="single" w:sz="4" w:space="0" w:color="auto"/>
            </w:tcBorders>
          </w:tcPr>
          <w:p w:rsidR="00414350" w:rsidRPr="009C6343" w:rsidRDefault="00414350"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414350" w:rsidRPr="009C6343" w:rsidRDefault="00414350" w:rsidP="0027783E">
            <w:pPr>
              <w:pStyle w:val="table"/>
              <w:rPr>
                <w:rFonts w:ascii="Times New Roman" w:hAnsi="Times New Roman"/>
                <w:color w:val="000000"/>
                <w:sz w:val="22"/>
                <w:szCs w:val="22"/>
                <w:shd w:val="clear" w:color="auto" w:fill="FFFFFF"/>
                <w:lang w:val="fr-FR"/>
              </w:rPr>
            </w:pPr>
          </w:p>
        </w:tc>
      </w:tr>
      <w:tr w:rsidR="00414350"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414350" w:rsidRPr="00070E33" w:rsidRDefault="00414350" w:rsidP="00311E3A">
            <w:pPr>
              <w:pStyle w:val="NormalWeb"/>
              <w:rPr>
                <w:rFonts w:ascii="Arial" w:hAnsi="Arial" w:cs="Arial"/>
                <w:sz w:val="22"/>
                <w:szCs w:val="22"/>
              </w:rPr>
            </w:pPr>
            <w:r w:rsidRPr="00070E33">
              <w:rPr>
                <w:rFonts w:ascii="Arial" w:hAnsi="Arial" w:cs="Arial"/>
                <w:sz w:val="22"/>
                <w:szCs w:val="22"/>
              </w:rPr>
              <w:lastRenderedPageBreak/>
              <w:t>Vous gérez des enregistrements de conditions spécifiques pour un type de condition.</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Vous allez créer un enregistrement de condition avec référence au type de condition PR00.</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Sa</w:t>
            </w:r>
            <w:r>
              <w:rPr>
                <w:rFonts w:ascii="Arial" w:hAnsi="Arial" w:cs="Arial"/>
                <w:sz w:val="22"/>
                <w:szCs w:val="22"/>
              </w:rPr>
              <w:t>isissez le type de condition</w:t>
            </w:r>
            <w:r w:rsidRPr="00070E33">
              <w:rPr>
                <w:rFonts w:ascii="Arial" w:hAnsi="Arial" w:cs="Arial"/>
                <w:sz w:val="22"/>
                <w:szCs w:val="22"/>
              </w:rPr>
              <w:t>.</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 xml:space="preserve">Sélectionnez votre </w:t>
            </w:r>
            <w:r w:rsidRPr="00070E33">
              <w:rPr>
                <w:rFonts w:ascii="Arial" w:hAnsi="Arial" w:cs="Arial"/>
                <w:i/>
                <w:iCs/>
                <w:sz w:val="22"/>
                <w:szCs w:val="22"/>
              </w:rPr>
              <w:t>Article et votre client</w:t>
            </w:r>
            <w:r w:rsidRPr="00070E33">
              <w:rPr>
                <w:rFonts w:ascii="Arial" w:hAnsi="Arial" w:cs="Arial"/>
                <w:sz w:val="22"/>
                <w:szCs w:val="22"/>
              </w:rPr>
              <w:t xml:space="preserve"> comme une combinaison de clés.</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Vous accédez à l'écran de saisie rapide pour les conditions.</w:t>
            </w:r>
          </w:p>
          <w:p w:rsidR="00414350" w:rsidRPr="00682B82" w:rsidRDefault="00414350" w:rsidP="00311E3A">
            <w:pPr>
              <w:spacing w:before="100" w:beforeAutospacing="1" w:after="100" w:afterAutospacing="1"/>
              <w:rPr>
                <w:rFonts w:ascii="Arial" w:hAnsi="Arial" w:cs="Arial"/>
                <w:sz w:val="22"/>
                <w:szCs w:val="22"/>
              </w:rPr>
            </w:pPr>
            <w:r w:rsidRPr="00682B82">
              <w:rPr>
                <w:rFonts w:ascii="Arial" w:hAnsi="Arial" w:cs="Arial"/>
                <w:sz w:val="22"/>
                <w:szCs w:val="22"/>
              </w:rPr>
              <w:t>Entrez une organisation commer</w:t>
            </w:r>
            <w:r w:rsidRPr="00070E33">
              <w:rPr>
                <w:rFonts w:ascii="Arial" w:hAnsi="Arial" w:cs="Arial"/>
                <w:sz w:val="22"/>
                <w:szCs w:val="22"/>
              </w:rPr>
              <w:t xml:space="preserve">ciale, un canal de distribution, votre client </w:t>
            </w:r>
            <w:r w:rsidRPr="00682B82">
              <w:rPr>
                <w:rFonts w:ascii="Arial" w:hAnsi="Arial" w:cs="Arial"/>
                <w:sz w:val="22"/>
                <w:szCs w:val="22"/>
              </w:rPr>
              <w:t xml:space="preserve">et </w:t>
            </w:r>
            <w:r w:rsidRPr="00070E33">
              <w:rPr>
                <w:rFonts w:ascii="Arial" w:hAnsi="Arial" w:cs="Arial"/>
                <w:sz w:val="22"/>
                <w:szCs w:val="22"/>
              </w:rPr>
              <w:t>votre</w:t>
            </w:r>
            <w:r w:rsidRPr="00682B82">
              <w:rPr>
                <w:rFonts w:ascii="Arial" w:hAnsi="Arial" w:cs="Arial"/>
                <w:sz w:val="22"/>
                <w:szCs w:val="22"/>
              </w:rPr>
              <w:t xml:space="preserve"> article. </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 xml:space="preserve">Entrée de la </w:t>
            </w:r>
            <w:r w:rsidRPr="00070E33">
              <w:rPr>
                <w:rFonts w:ascii="Arial" w:hAnsi="Arial" w:cs="Arial"/>
                <w:i/>
                <w:iCs/>
                <w:sz w:val="22"/>
                <w:szCs w:val="22"/>
              </w:rPr>
              <w:t>règle de calcul : C</w:t>
            </w:r>
          </w:p>
          <w:p w:rsidR="00414350" w:rsidRPr="00070E33" w:rsidRDefault="00414350" w:rsidP="00311E3A">
            <w:pPr>
              <w:pStyle w:val="NormalWeb"/>
              <w:rPr>
                <w:rFonts w:ascii="Arial" w:hAnsi="Arial" w:cs="Arial"/>
                <w:sz w:val="22"/>
                <w:szCs w:val="22"/>
              </w:rPr>
            </w:pPr>
            <w:r w:rsidRPr="00070E33">
              <w:rPr>
                <w:rFonts w:ascii="Arial" w:hAnsi="Arial" w:cs="Arial"/>
                <w:sz w:val="22"/>
                <w:szCs w:val="22"/>
              </w:rPr>
              <w:t xml:space="preserve">13,31 </w:t>
            </w:r>
            <w:r w:rsidRPr="00070E33">
              <w:rPr>
                <w:rFonts w:ascii="Arial" w:hAnsi="Arial" w:cs="Arial"/>
                <w:sz w:val="22"/>
                <w:szCs w:val="22"/>
              </w:rPr>
              <w:tab/>
              <w:t>EUR</w:t>
            </w:r>
            <w:r w:rsidRPr="00070E33">
              <w:rPr>
                <w:rFonts w:ascii="Arial" w:hAnsi="Arial" w:cs="Arial"/>
                <w:sz w:val="22"/>
                <w:szCs w:val="22"/>
              </w:rPr>
              <w:tab/>
              <w:t>1.000</w:t>
            </w:r>
            <w:r w:rsidRPr="00070E33">
              <w:rPr>
                <w:rFonts w:ascii="Arial" w:hAnsi="Arial" w:cs="Arial"/>
                <w:sz w:val="22"/>
                <w:szCs w:val="22"/>
              </w:rPr>
              <w:tab/>
              <w:t>PC</w:t>
            </w:r>
            <w:r w:rsidRPr="00070E33">
              <w:rPr>
                <w:rFonts w:ascii="Arial" w:hAnsi="Arial" w:cs="Arial"/>
                <w:sz w:val="22"/>
                <w:szCs w:val="22"/>
              </w:rPr>
              <w:tab/>
              <w:t>C</w:t>
            </w:r>
            <w:r w:rsidRPr="00070E33">
              <w:rPr>
                <w:rFonts w:ascii="Arial" w:hAnsi="Arial" w:cs="Arial"/>
                <w:sz w:val="22"/>
                <w:szCs w:val="22"/>
              </w:rPr>
              <w:tab/>
            </w:r>
            <w:r w:rsidRPr="00070E33">
              <w:rPr>
                <w:rFonts w:ascii="Arial" w:hAnsi="Arial" w:cs="Arial"/>
                <w:sz w:val="22"/>
                <w:szCs w:val="22"/>
              </w:rPr>
              <w:tab/>
              <w:t>18.06.2012</w:t>
            </w:r>
            <w:r w:rsidRPr="00070E33">
              <w:rPr>
                <w:rFonts w:ascii="Arial" w:hAnsi="Arial" w:cs="Arial"/>
                <w:sz w:val="22"/>
                <w:szCs w:val="22"/>
              </w:rPr>
              <w:tab/>
              <w:t>31.12.9999</w:t>
            </w:r>
          </w:p>
          <w:p w:rsidR="00414350" w:rsidRDefault="00414350" w:rsidP="00311E3A">
            <w:pPr>
              <w:spacing w:before="100" w:beforeAutospacing="1" w:after="100" w:afterAutospacing="1"/>
              <w:rPr>
                <w:rFonts w:ascii="Arial" w:hAnsi="Arial" w:cs="Arial"/>
                <w:sz w:val="22"/>
                <w:szCs w:val="22"/>
              </w:rPr>
            </w:pPr>
            <w:r w:rsidRPr="00682B82">
              <w:rPr>
                <w:rFonts w:ascii="Arial" w:hAnsi="Arial" w:cs="Arial"/>
                <w:sz w:val="22"/>
                <w:szCs w:val="22"/>
              </w:rPr>
              <w:t>Sauvegardez l'enregistrement de condition.</w:t>
            </w:r>
          </w:p>
          <w:p w:rsidR="00414350" w:rsidRPr="00AC4662" w:rsidRDefault="00414350" w:rsidP="00311E3A">
            <w:pPr>
              <w:spacing w:before="100" w:beforeAutospacing="1" w:after="100" w:afterAutospacing="1"/>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Pr>
          <w:p w:rsidR="00414350" w:rsidRDefault="00414350"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t>2</w:t>
            </w:r>
          </w:p>
        </w:tc>
        <w:tc>
          <w:tcPr>
            <w:tcW w:w="2977" w:type="dxa"/>
            <w:tcBorders>
              <w:top w:val="single" w:sz="4" w:space="0" w:color="auto"/>
              <w:left w:val="single" w:sz="4" w:space="0" w:color="auto"/>
              <w:bottom w:val="single" w:sz="4" w:space="0" w:color="auto"/>
              <w:right w:val="single" w:sz="4" w:space="0" w:color="auto"/>
            </w:tcBorders>
          </w:tcPr>
          <w:p w:rsidR="00414350" w:rsidRPr="00414350" w:rsidRDefault="00414350" w:rsidP="00DE00C0">
            <w:pPr>
              <w:pStyle w:val="table"/>
              <w:rPr>
                <w:rFonts w:ascii="Times New Roman" w:hAnsi="Times New Roman"/>
                <w:b/>
                <w:bCs/>
                <w:color w:val="000080"/>
                <w:sz w:val="22"/>
                <w:szCs w:val="22"/>
                <w:lang w:val="fr-FR"/>
              </w:rPr>
            </w:pPr>
            <w:r w:rsidRPr="00414350">
              <w:rPr>
                <w:rFonts w:cs="Arial"/>
                <w:sz w:val="22"/>
                <w:szCs w:val="22"/>
                <w:lang w:val="fr-FR"/>
              </w:rPr>
              <w:t>Gestion avec sélection via le type de condition</w:t>
            </w:r>
          </w:p>
        </w:tc>
        <w:tc>
          <w:tcPr>
            <w:tcW w:w="3685" w:type="dxa"/>
            <w:tcBorders>
              <w:top w:val="single" w:sz="4" w:space="0" w:color="auto"/>
              <w:left w:val="single" w:sz="4" w:space="0" w:color="auto"/>
              <w:bottom w:val="single" w:sz="4" w:space="0" w:color="auto"/>
              <w:right w:val="single" w:sz="4" w:space="0" w:color="auto"/>
            </w:tcBorders>
          </w:tcPr>
          <w:p w:rsidR="00414350" w:rsidRPr="009C6343" w:rsidRDefault="00414350"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414350" w:rsidRPr="009C6343" w:rsidRDefault="00414350" w:rsidP="0027783E">
            <w:pPr>
              <w:pStyle w:val="table"/>
              <w:rPr>
                <w:rFonts w:ascii="Times New Roman" w:hAnsi="Times New Roman"/>
                <w:color w:val="000000"/>
                <w:sz w:val="22"/>
                <w:szCs w:val="22"/>
                <w:shd w:val="clear" w:color="auto" w:fill="FFFFFF"/>
                <w:lang w:val="fr-FR"/>
              </w:rPr>
            </w:pPr>
          </w:p>
        </w:tc>
      </w:tr>
      <w:tr w:rsidR="00414350"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414350" w:rsidRPr="00771B6E" w:rsidRDefault="00414350" w:rsidP="00311E3A">
            <w:pPr>
              <w:spacing w:before="60" w:after="60"/>
              <w:rPr>
                <w:rFonts w:ascii="Arial" w:hAnsi="Arial" w:cs="Arial"/>
              </w:rPr>
            </w:pPr>
            <w:r>
              <w:rPr>
                <w:rFonts w:ascii="Arial" w:hAnsi="Arial" w:cs="Arial"/>
              </w:rPr>
              <w:t xml:space="preserve">Votre commercial vient de signer un contrat-cadre </w:t>
            </w:r>
            <w:r w:rsidRPr="00771B6E">
              <w:rPr>
                <w:rFonts w:ascii="Arial" w:hAnsi="Arial" w:cs="Arial"/>
              </w:rPr>
              <w:t xml:space="preserve"> pour </w:t>
            </w:r>
            <w:r>
              <w:rPr>
                <w:rFonts w:ascii="Arial" w:hAnsi="Arial" w:cs="Arial"/>
              </w:rPr>
              <w:lastRenderedPageBreak/>
              <w:t xml:space="preserve">votre </w:t>
            </w:r>
            <w:r w:rsidRPr="00771B6E">
              <w:rPr>
                <w:rFonts w:ascii="Arial" w:hAnsi="Arial" w:cs="Arial"/>
              </w:rPr>
              <w:t>article</w:t>
            </w:r>
            <w:r>
              <w:rPr>
                <w:rFonts w:ascii="Arial" w:hAnsi="Arial" w:cs="Arial"/>
              </w:rPr>
              <w:t xml:space="preserve"> </w:t>
            </w:r>
            <w:r w:rsidRPr="00070E33">
              <w:rPr>
                <w:sz w:val="22"/>
                <w:szCs w:val="22"/>
              </w:rPr>
              <w:t>TETE PR139-VP6-A01 PP-BC10##</w:t>
            </w:r>
            <w:r>
              <w:rPr>
                <w:sz w:val="22"/>
                <w:szCs w:val="22"/>
              </w:rPr>
              <w:t xml:space="preserve"> pour u</w:t>
            </w:r>
            <w:r>
              <w:rPr>
                <w:rFonts w:ascii="Arial" w:hAnsi="Arial" w:cs="Arial"/>
              </w:rPr>
              <w:t>ne</w:t>
            </w:r>
            <w:r w:rsidRPr="00771B6E">
              <w:rPr>
                <w:rFonts w:ascii="Arial" w:hAnsi="Arial" w:cs="Arial"/>
              </w:rPr>
              <w:t xml:space="preserve"> quantité globale</w:t>
            </w:r>
            <w:r>
              <w:rPr>
                <w:rFonts w:ascii="Arial" w:hAnsi="Arial" w:cs="Arial"/>
              </w:rPr>
              <w:t xml:space="preserve"> (</w:t>
            </w:r>
            <w:r w:rsidRPr="00771B6E">
              <w:rPr>
                <w:rFonts w:ascii="Arial" w:hAnsi="Arial" w:cs="Arial"/>
              </w:rPr>
              <w:t>prévue</w:t>
            </w:r>
            <w:r>
              <w:rPr>
                <w:rFonts w:ascii="Arial" w:hAnsi="Arial" w:cs="Arial"/>
              </w:rPr>
              <w:t>)</w:t>
            </w:r>
            <w:r w:rsidRPr="00771B6E">
              <w:rPr>
                <w:rFonts w:ascii="Arial" w:hAnsi="Arial" w:cs="Arial"/>
              </w:rPr>
              <w:t xml:space="preserve"> </w:t>
            </w:r>
            <w:r>
              <w:rPr>
                <w:rFonts w:ascii="Arial" w:hAnsi="Arial" w:cs="Arial"/>
              </w:rPr>
              <w:t>de 500,000 pièces. L</w:t>
            </w:r>
            <w:r w:rsidRPr="00771B6E">
              <w:rPr>
                <w:rFonts w:ascii="Arial" w:hAnsi="Arial" w:cs="Arial"/>
              </w:rPr>
              <w:t xml:space="preserve">a livraison </w:t>
            </w:r>
            <w:r>
              <w:rPr>
                <w:rFonts w:ascii="Arial" w:hAnsi="Arial" w:cs="Arial"/>
              </w:rPr>
              <w:t>à votre client</w:t>
            </w:r>
            <w:r w:rsidRPr="00771B6E">
              <w:rPr>
                <w:rFonts w:ascii="Arial" w:hAnsi="Arial" w:cs="Arial"/>
              </w:rPr>
              <w:t xml:space="preserve"> </w:t>
            </w:r>
            <w:r w:rsidRPr="00070E33">
              <w:rPr>
                <w:sz w:val="22"/>
                <w:szCs w:val="22"/>
              </w:rPr>
              <w:t>Wala Heilmittel GmbH##</w:t>
            </w:r>
            <w:r>
              <w:rPr>
                <w:sz w:val="22"/>
                <w:szCs w:val="22"/>
              </w:rPr>
              <w:t xml:space="preserve"> se fera </w:t>
            </w:r>
            <w:r>
              <w:rPr>
                <w:rFonts w:ascii="Arial" w:hAnsi="Arial" w:cs="Arial"/>
              </w:rPr>
              <w:t>sur une période de 2 ans</w:t>
            </w:r>
            <w:r w:rsidRPr="00771B6E">
              <w:rPr>
                <w:rFonts w:ascii="Arial" w:hAnsi="Arial" w:cs="Arial"/>
              </w:rPr>
              <w:t>.</w:t>
            </w:r>
          </w:p>
          <w:p w:rsidR="00414350" w:rsidRDefault="00414350" w:rsidP="00311E3A">
            <w:pPr>
              <w:pStyle w:val="NormalWeb"/>
            </w:pPr>
            <w:r>
              <w:t xml:space="preserve">Le client vous </w:t>
            </w:r>
            <w:r w:rsidR="00311E3A">
              <w:t>envoie</w:t>
            </w:r>
            <w:r>
              <w:t xml:space="preserve"> ses appels sur programme de livraison (désignés sous le nom d'appels) aux intervalles suivant afin de libérer une quantité de l'article : livraison de 50,000 pièces tous les 2 mois.</w:t>
            </w:r>
          </w:p>
          <w:p w:rsidR="00414350" w:rsidRDefault="00414350" w:rsidP="00311E3A">
            <w:pPr>
              <w:pStyle w:val="NormalWeb"/>
            </w:pPr>
            <w:r>
              <w:t xml:space="preserve">Vous créez </w:t>
            </w:r>
            <w:r>
              <w:rPr>
                <w:rFonts w:ascii="Arial" w:hAnsi="Arial" w:cs="Arial"/>
                <w:sz w:val="20"/>
                <w:szCs w:val="20"/>
              </w:rPr>
              <w:t>un programme de livraison avec appels :</w:t>
            </w:r>
          </w:p>
          <w:p w:rsidR="00414350" w:rsidRDefault="00414350" w:rsidP="00311E3A">
            <w:pPr>
              <w:spacing w:before="100" w:beforeAutospacing="1" w:after="100" w:afterAutospacing="1"/>
              <w:rPr>
                <w:rFonts w:ascii="Arial" w:hAnsi="Arial" w:cs="Arial"/>
              </w:rPr>
            </w:pPr>
            <w:r w:rsidRPr="00C428B7">
              <w:rPr>
                <w:rFonts w:ascii="Arial" w:hAnsi="Arial" w:cs="Arial"/>
              </w:rPr>
              <w:t xml:space="preserve">Saisissez le type de programme de livraison </w:t>
            </w:r>
            <w:r w:rsidRPr="00C428B7">
              <w:rPr>
                <w:rFonts w:ascii="Courier New" w:hAnsi="Courier New" w:cs="Courier New"/>
                <w:b/>
                <w:bCs/>
              </w:rPr>
              <w:t>LK</w:t>
            </w:r>
            <w:r w:rsidRPr="00C428B7">
              <w:rPr>
                <w:sz w:val="24"/>
                <w:szCs w:val="24"/>
              </w:rPr>
              <w:t xml:space="preserve"> </w:t>
            </w:r>
            <w:r w:rsidRPr="00C428B7">
              <w:rPr>
                <w:rFonts w:ascii="Arial" w:hAnsi="Arial" w:cs="Arial"/>
              </w:rPr>
              <w:t xml:space="preserve">(standard) et les données organisation appropriées. </w:t>
            </w:r>
          </w:p>
          <w:p w:rsidR="00414350" w:rsidRDefault="00414350" w:rsidP="00311E3A">
            <w:pPr>
              <w:spacing w:before="100" w:beforeAutospacing="1" w:after="100" w:afterAutospacing="1"/>
              <w:rPr>
                <w:rFonts w:ascii="Arial" w:hAnsi="Arial" w:cs="Arial"/>
              </w:rPr>
            </w:pPr>
            <w:r>
              <w:rPr>
                <w:rFonts w:ascii="Arial" w:hAnsi="Arial" w:cs="Arial"/>
              </w:rPr>
              <w:t xml:space="preserve">Utilisez la zone </w:t>
            </w:r>
            <w:r>
              <w:rPr>
                <w:rFonts w:ascii="Arial" w:hAnsi="Arial" w:cs="Arial"/>
                <w:i/>
                <w:iCs/>
              </w:rPr>
              <w:t>Description</w:t>
            </w:r>
            <w:r>
              <w:rPr>
                <w:rFonts w:ascii="Arial" w:hAnsi="Arial" w:cs="Arial"/>
              </w:rPr>
              <w:t xml:space="preserve"> pour identifier le programme de livraison PGLKCESI##</w:t>
            </w:r>
          </w:p>
          <w:p w:rsidR="00414350" w:rsidRDefault="00414350" w:rsidP="00311E3A">
            <w:pPr>
              <w:spacing w:before="100" w:beforeAutospacing="1" w:after="100" w:afterAutospacing="1"/>
              <w:rPr>
                <w:rFonts w:ascii="Arial" w:hAnsi="Arial" w:cs="Arial"/>
              </w:rPr>
            </w:pPr>
            <w:r>
              <w:rPr>
                <w:rFonts w:ascii="Arial" w:hAnsi="Arial" w:cs="Arial"/>
              </w:rPr>
              <w:t xml:space="preserve">Vous créez un </w:t>
            </w:r>
            <w:hyperlink r:id="rId72" w:history="1">
              <w:r>
                <w:rPr>
                  <w:rStyle w:val="Lienhypertexte"/>
                  <w:rFonts w:ascii="Arial" w:hAnsi="Arial" w:cs="Arial"/>
                </w:rPr>
                <w:t>appel</w:t>
              </w:r>
            </w:hyperlink>
            <w:r>
              <w:rPr>
                <w:rFonts w:ascii="Arial" w:hAnsi="Arial" w:cs="Arial"/>
              </w:rPr>
              <w:t>.</w:t>
            </w:r>
          </w:p>
          <w:p w:rsidR="00414350" w:rsidRDefault="00414350" w:rsidP="00311E3A">
            <w:pPr>
              <w:pStyle w:val="NormalWeb"/>
              <w:rPr>
                <w:rFonts w:ascii="Arial" w:hAnsi="Arial" w:cs="Arial"/>
                <w:sz w:val="20"/>
                <w:szCs w:val="20"/>
              </w:rPr>
            </w:pPr>
            <w:r>
              <w:rPr>
                <w:rFonts w:ascii="Arial" w:hAnsi="Arial" w:cs="Arial"/>
                <w:sz w:val="20"/>
                <w:szCs w:val="20"/>
              </w:rPr>
              <w:t xml:space="preserve">Marquez un poste dans le programme de livraison et sélectionnez </w:t>
            </w:r>
            <w:r>
              <w:rPr>
                <w:rFonts w:ascii="Arial" w:hAnsi="Arial" w:cs="Arial"/>
                <w:i/>
                <w:iCs/>
                <w:sz w:val="20"/>
                <w:szCs w:val="20"/>
              </w:rPr>
              <w:t xml:space="preserve">Saut </w:t>
            </w:r>
            <w:r>
              <w:rPr>
                <w:rFonts w:ascii="Symbol" w:hAnsi="Symbol"/>
                <w:sz w:val="20"/>
                <w:szCs w:val="20"/>
              </w:rPr>
              <w:t></w:t>
            </w:r>
            <w:r>
              <w:t xml:space="preserve"> </w:t>
            </w:r>
            <w:r>
              <w:rPr>
                <w:rFonts w:ascii="Arial" w:hAnsi="Arial" w:cs="Arial"/>
                <w:i/>
                <w:iCs/>
                <w:sz w:val="20"/>
                <w:szCs w:val="20"/>
              </w:rPr>
              <w:t>Poste</w:t>
            </w:r>
            <w:r>
              <w:rPr>
                <w:rFonts w:ascii="Arial" w:hAnsi="Arial" w:cs="Arial"/>
                <w:b/>
                <w:bCs/>
                <w:sz w:val="20"/>
                <w:szCs w:val="20"/>
              </w:rPr>
              <w:t xml:space="preserve"> </w:t>
            </w:r>
            <w:r>
              <w:rPr>
                <w:rFonts w:ascii="Symbol" w:hAnsi="Symbol"/>
                <w:sz w:val="20"/>
                <w:szCs w:val="20"/>
              </w:rPr>
              <w:t></w:t>
            </w:r>
            <w:r>
              <w:t xml:space="preserve"> </w:t>
            </w:r>
            <w:r>
              <w:rPr>
                <w:rFonts w:ascii="Arial" w:hAnsi="Arial" w:cs="Arial"/>
                <w:sz w:val="20"/>
                <w:szCs w:val="20"/>
              </w:rPr>
              <w:t xml:space="preserve">&lt;appel </w:t>
            </w:r>
            <w:r>
              <w:rPr>
                <w:rFonts w:ascii="Arial" w:hAnsi="Arial" w:cs="Arial"/>
                <w:i/>
                <w:iCs/>
                <w:sz w:val="20"/>
                <w:szCs w:val="20"/>
              </w:rPr>
              <w:t>&gt;.</w:t>
            </w:r>
            <w:r>
              <w:rPr>
                <w:rFonts w:ascii="Arial" w:hAnsi="Arial" w:cs="Arial"/>
                <w:sz w:val="20"/>
                <w:szCs w:val="20"/>
              </w:rPr>
              <w:t xml:space="preserve"> Saisissez :</w:t>
            </w:r>
          </w:p>
          <w:p w:rsidR="00414350" w:rsidRDefault="00414350" w:rsidP="00311E3A">
            <w:pPr>
              <w:spacing w:before="100" w:beforeAutospacing="1" w:after="100" w:afterAutospacing="1"/>
              <w:rPr>
                <w:rFonts w:ascii="Arial" w:hAnsi="Arial" w:cs="Arial"/>
              </w:rPr>
            </w:pPr>
            <w:r>
              <w:rPr>
                <w:rFonts w:ascii="Arial" w:hAnsi="Arial" w:cs="Arial"/>
              </w:rPr>
              <w:t>une échéance avec la date, l'heure et la quantité.</w:t>
            </w:r>
          </w:p>
          <w:p w:rsidR="00414350" w:rsidRDefault="00414350" w:rsidP="00311E3A">
            <w:pPr>
              <w:pStyle w:val="NormalWeb"/>
              <w:rPr>
                <w:rFonts w:ascii="Arial" w:hAnsi="Arial" w:cs="Arial"/>
                <w:sz w:val="20"/>
                <w:szCs w:val="20"/>
              </w:rPr>
            </w:pPr>
            <w:r>
              <w:rPr>
                <w:rFonts w:ascii="Arial" w:hAnsi="Arial" w:cs="Arial"/>
                <w:sz w:val="20"/>
                <w:szCs w:val="20"/>
              </w:rPr>
              <w:t xml:space="preserve">Pour saisir des données complémentaires dans l'appel, sélectionnez </w:t>
            </w:r>
            <w:r>
              <w:rPr>
                <w:rFonts w:ascii="Arial" w:hAnsi="Arial" w:cs="Arial"/>
                <w:i/>
                <w:iCs/>
                <w:sz w:val="20"/>
                <w:szCs w:val="20"/>
              </w:rPr>
              <w:t xml:space="preserve">E/T appel </w:t>
            </w:r>
            <w:r>
              <w:rPr>
                <w:rFonts w:ascii="Arial" w:hAnsi="Arial" w:cs="Arial"/>
                <w:sz w:val="20"/>
                <w:szCs w:val="20"/>
              </w:rPr>
              <w:t>(en-tête d'appel).</w:t>
            </w:r>
          </w:p>
          <w:p w:rsidR="00414350" w:rsidRDefault="00414350" w:rsidP="00311E3A">
            <w:pPr>
              <w:spacing w:before="100" w:beforeAutospacing="1" w:after="100" w:afterAutospacing="1"/>
              <w:rPr>
                <w:rFonts w:ascii="Arial" w:hAnsi="Arial" w:cs="Arial"/>
              </w:rPr>
            </w:pPr>
          </w:p>
          <w:p w:rsidR="00414350" w:rsidRDefault="00414350" w:rsidP="00311E3A">
            <w:pPr>
              <w:spacing w:before="100" w:beforeAutospacing="1" w:after="100" w:afterAutospacing="1"/>
              <w:rPr>
                <w:rFonts w:ascii="Arial" w:hAnsi="Arial" w:cs="Arial"/>
              </w:rPr>
            </w:pPr>
            <w:r>
              <w:rPr>
                <w:rFonts w:ascii="Arial" w:hAnsi="Arial" w:cs="Arial"/>
              </w:rPr>
              <w:t>Sauvegardez le programme de livraison.</w:t>
            </w:r>
          </w:p>
          <w:p w:rsidR="00414350" w:rsidRPr="00AC4662" w:rsidRDefault="00414350" w:rsidP="00311E3A">
            <w:pPr>
              <w:spacing w:before="100" w:beforeAutospacing="1" w:after="100" w:afterAutospacing="1"/>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414350" w:rsidRDefault="00414350" w:rsidP="0027783E">
            <w:pPr>
              <w:pStyle w:val="table"/>
              <w:rPr>
                <w:rFonts w:ascii="Times New Roman" w:hAnsi="Times New Roman"/>
                <w:color w:val="000000"/>
                <w:sz w:val="22"/>
                <w:szCs w:val="22"/>
                <w:shd w:val="clear" w:color="auto" w:fill="FFFFFF"/>
                <w:lang w:val="fr-FR"/>
              </w:rPr>
            </w:pPr>
            <w:r>
              <w:rPr>
                <w:rFonts w:ascii="Times New Roman" w:hAnsi="Times New Roman"/>
                <w:color w:val="000000"/>
                <w:sz w:val="22"/>
                <w:szCs w:val="22"/>
                <w:shd w:val="clear" w:color="auto" w:fill="FFFFFF"/>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414350" w:rsidRPr="00414350" w:rsidRDefault="00414350" w:rsidP="00DE00C0">
            <w:pPr>
              <w:pStyle w:val="table"/>
              <w:rPr>
                <w:rFonts w:ascii="Times New Roman" w:hAnsi="Times New Roman"/>
                <w:b/>
                <w:bCs/>
                <w:color w:val="000080"/>
                <w:sz w:val="22"/>
                <w:szCs w:val="22"/>
                <w:lang w:val="fr-FR"/>
              </w:rPr>
            </w:pPr>
            <w:r w:rsidRPr="00414350">
              <w:rPr>
                <w:sz w:val="24"/>
                <w:szCs w:val="24"/>
                <w:lang w:val="fr-FR"/>
              </w:rPr>
              <w:t xml:space="preserve">Création des </w:t>
            </w:r>
            <w:r w:rsidRPr="00414350">
              <w:rPr>
                <w:sz w:val="24"/>
                <w:szCs w:val="24"/>
                <w:lang w:val="fr-FR"/>
              </w:rPr>
              <w:lastRenderedPageBreak/>
              <w:t>programmes de livraison</w:t>
            </w:r>
          </w:p>
        </w:tc>
        <w:tc>
          <w:tcPr>
            <w:tcW w:w="3685" w:type="dxa"/>
            <w:tcBorders>
              <w:top w:val="single" w:sz="4" w:space="0" w:color="auto"/>
              <w:left w:val="single" w:sz="4" w:space="0" w:color="auto"/>
              <w:bottom w:val="single" w:sz="4" w:space="0" w:color="auto"/>
              <w:right w:val="single" w:sz="4" w:space="0" w:color="auto"/>
            </w:tcBorders>
          </w:tcPr>
          <w:p w:rsidR="00414350" w:rsidRPr="009C6343" w:rsidRDefault="00414350" w:rsidP="00BC4368">
            <w:pPr>
              <w:pStyle w:val="table"/>
              <w:rPr>
                <w:rFonts w:ascii="Times New Roman" w:hAnsi="Times New Roman"/>
                <w:sz w:val="22"/>
                <w:szCs w:val="22"/>
                <w:lang w:val="fr-FR"/>
              </w:rPr>
            </w:pPr>
          </w:p>
        </w:tc>
        <w:tc>
          <w:tcPr>
            <w:tcW w:w="993" w:type="dxa"/>
            <w:tcBorders>
              <w:top w:val="single" w:sz="4" w:space="0" w:color="auto"/>
              <w:left w:val="single" w:sz="4" w:space="0" w:color="auto"/>
              <w:bottom w:val="single" w:sz="4" w:space="0" w:color="auto"/>
              <w:right w:val="single" w:sz="4" w:space="0" w:color="auto"/>
            </w:tcBorders>
          </w:tcPr>
          <w:p w:rsidR="00414350" w:rsidRPr="009C6343" w:rsidRDefault="00414350" w:rsidP="0027783E">
            <w:pPr>
              <w:pStyle w:val="table"/>
              <w:rPr>
                <w:rFonts w:ascii="Times New Roman" w:hAnsi="Times New Roman"/>
                <w:color w:val="000000"/>
                <w:sz w:val="22"/>
                <w:szCs w:val="22"/>
                <w:shd w:val="clear" w:color="auto" w:fill="FFFFFF"/>
                <w:lang w:val="fr-FR"/>
              </w:rPr>
            </w:pPr>
          </w:p>
        </w:tc>
      </w:tr>
      <w:tr w:rsidR="00311E3A"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311E3A" w:rsidRDefault="00311E3A" w:rsidP="00311E3A">
            <w:pPr>
              <w:spacing w:before="60" w:after="60"/>
              <w:rPr>
                <w:rFonts w:ascii="Arial" w:hAnsi="Arial" w:cs="Arial"/>
              </w:rPr>
            </w:pPr>
            <w:r>
              <w:rPr>
                <w:rFonts w:ascii="Arial" w:hAnsi="Arial" w:cs="Arial"/>
              </w:rPr>
              <w:lastRenderedPageBreak/>
              <w:t xml:space="preserve">Vous souhaitez  consulter les informations relatives aux besoins </w:t>
            </w:r>
            <w:r w:rsidRPr="00311E3A">
              <w:rPr>
                <w:rFonts w:ascii="Arial" w:hAnsi="Arial" w:cs="Arial"/>
              </w:rPr>
              <w:t xml:space="preserve">en suspens </w:t>
            </w:r>
            <w:r>
              <w:rPr>
                <w:rFonts w:ascii="Arial" w:hAnsi="Arial" w:cs="Arial"/>
              </w:rPr>
              <w:t xml:space="preserve">pour des articles sélectionnés. </w:t>
            </w:r>
          </w:p>
          <w:p w:rsidR="00311E3A" w:rsidRDefault="00311E3A" w:rsidP="00311E3A">
            <w:pPr>
              <w:spacing w:before="60" w:after="60"/>
              <w:rPr>
                <w:rFonts w:ascii="Arial" w:hAnsi="Arial" w:cs="Arial"/>
              </w:rPr>
            </w:pPr>
          </w:p>
          <w:p w:rsidR="00311E3A" w:rsidRDefault="00311E3A" w:rsidP="00311E3A">
            <w:pPr>
              <w:spacing w:before="60" w:after="60"/>
              <w:rPr>
                <w:rFonts w:ascii="Arial" w:hAnsi="Arial" w:cs="Arial"/>
              </w:rPr>
            </w:pPr>
            <w:r>
              <w:rPr>
                <w:rFonts w:ascii="Arial" w:hAnsi="Arial" w:cs="Arial"/>
              </w:rPr>
              <w:t>Pour traiter ces reliquats, procédez comme suit :</w:t>
            </w:r>
          </w:p>
          <w:p w:rsidR="00311E3A" w:rsidRDefault="00311E3A" w:rsidP="00311E3A">
            <w:pPr>
              <w:spacing w:before="60" w:after="60"/>
              <w:rPr>
                <w:rFonts w:ascii="Arial" w:hAnsi="Arial" w:cs="Arial"/>
              </w:rPr>
            </w:pPr>
          </w:p>
          <w:p w:rsidR="00311E3A" w:rsidRDefault="00311E3A" w:rsidP="00311E3A">
            <w:pPr>
              <w:spacing w:before="60" w:after="60"/>
              <w:rPr>
                <w:rFonts w:ascii="Arial" w:hAnsi="Arial" w:cs="Arial"/>
              </w:rPr>
            </w:pPr>
            <w:r>
              <w:rPr>
                <w:rFonts w:ascii="Arial" w:hAnsi="Arial" w:cs="Arial"/>
              </w:rPr>
              <w:t>Saisissez vos critères de sélection (division, donneur d'ordre, numéro de commande, etc.)</w:t>
            </w:r>
          </w:p>
          <w:p w:rsidR="00D20462" w:rsidRDefault="00D20462" w:rsidP="00311E3A">
            <w:pPr>
              <w:spacing w:before="60" w:after="60"/>
              <w:rPr>
                <w:rFonts w:ascii="Arial" w:hAnsi="Arial" w:cs="Arial"/>
              </w:rPr>
            </w:pPr>
          </w:p>
          <w:p w:rsidR="00D20462" w:rsidRDefault="00D20462" w:rsidP="00311E3A">
            <w:pPr>
              <w:spacing w:before="60" w:after="60"/>
              <w:rPr>
                <w:rFonts w:ascii="Arial" w:hAnsi="Arial" w:cs="Arial"/>
              </w:rPr>
            </w:pPr>
            <w:r>
              <w:rPr>
                <w:rFonts w:ascii="Arial" w:hAnsi="Arial" w:cs="Arial"/>
              </w:rPr>
              <w:t>Sélectionnez un article et un document de vente dans la liste de sélection que vous voulez traiter.</w:t>
            </w:r>
          </w:p>
          <w:p w:rsidR="00D20462" w:rsidRDefault="00D20462" w:rsidP="00311E3A">
            <w:pPr>
              <w:spacing w:before="60" w:after="60"/>
              <w:rPr>
                <w:rFonts w:ascii="Arial" w:hAnsi="Arial" w:cs="Arial"/>
              </w:rPr>
            </w:pPr>
          </w:p>
          <w:p w:rsidR="00D20462" w:rsidRDefault="00D20462" w:rsidP="00311E3A">
            <w:pPr>
              <w:spacing w:before="60" w:after="60"/>
              <w:rPr>
                <w:rFonts w:ascii="Arial" w:hAnsi="Arial" w:cs="Arial"/>
              </w:rPr>
            </w:pPr>
            <w:r>
              <w:rPr>
                <w:rFonts w:ascii="Arial" w:hAnsi="Arial" w:cs="Arial"/>
              </w:rPr>
              <w:t xml:space="preserve">Vous dé confirmez une commande ou vous </w:t>
            </w:r>
            <w:r w:rsidRPr="00D20462">
              <w:rPr>
                <w:rFonts w:ascii="Arial" w:hAnsi="Arial" w:cs="Arial"/>
              </w:rPr>
              <w:t>modifiez la confirmation d’une commande (confirmation partielle) selon le statut de</w:t>
            </w:r>
            <w:r>
              <w:rPr>
                <w:rFonts w:ascii="Arial" w:hAnsi="Arial" w:cs="Arial"/>
              </w:rPr>
              <w:t xml:space="preserve"> l'élément de planification</w:t>
            </w:r>
          </w:p>
          <w:p w:rsidR="00D20462" w:rsidRDefault="00D20462" w:rsidP="00311E3A">
            <w:pPr>
              <w:spacing w:before="60" w:after="60"/>
              <w:rPr>
                <w:rFonts w:ascii="Arial" w:hAnsi="Arial" w:cs="Arial"/>
              </w:rPr>
            </w:pPr>
          </w:p>
          <w:p w:rsidR="00D20462" w:rsidRDefault="00D20462" w:rsidP="00311E3A">
            <w:pPr>
              <w:spacing w:before="60" w:after="60"/>
              <w:rPr>
                <w:rFonts w:ascii="Arial" w:hAnsi="Arial" w:cs="Arial"/>
              </w:rPr>
            </w:pPr>
            <w:r>
              <w:rPr>
                <w:rFonts w:ascii="Arial" w:hAnsi="Arial" w:cs="Arial"/>
              </w:rPr>
              <w:t>Sauvegarder</w:t>
            </w:r>
            <w:r w:rsidR="00241B76">
              <w:rPr>
                <w:rFonts w:ascii="Arial" w:hAnsi="Arial" w:cs="Arial"/>
              </w:rPr>
              <w:t>.</w:t>
            </w:r>
          </w:p>
          <w:p w:rsidR="00311E3A" w:rsidRDefault="00311E3A" w:rsidP="00311E3A">
            <w:pPr>
              <w:spacing w:before="60" w:after="6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311E3A" w:rsidRPr="00241B76" w:rsidRDefault="00241B76" w:rsidP="0027783E">
            <w:pPr>
              <w:pStyle w:val="table"/>
              <w:rPr>
                <w:rFonts w:cs="Arial"/>
                <w:lang w:val="fr-FR"/>
              </w:rPr>
            </w:pPr>
            <w:r w:rsidRPr="00241B76">
              <w:rPr>
                <w:rFonts w:cs="Arial"/>
                <w:lang w:val="fr-FR"/>
              </w:rPr>
              <w:t>1</w:t>
            </w:r>
          </w:p>
        </w:tc>
        <w:tc>
          <w:tcPr>
            <w:tcW w:w="2977" w:type="dxa"/>
            <w:tcBorders>
              <w:top w:val="single" w:sz="4" w:space="0" w:color="auto"/>
              <w:left w:val="single" w:sz="4" w:space="0" w:color="auto"/>
              <w:bottom w:val="single" w:sz="4" w:space="0" w:color="auto"/>
              <w:right w:val="single" w:sz="4" w:space="0" w:color="auto"/>
            </w:tcBorders>
          </w:tcPr>
          <w:p w:rsidR="00311E3A" w:rsidRDefault="00311E3A" w:rsidP="00DE00C0">
            <w:pPr>
              <w:pStyle w:val="table"/>
              <w:rPr>
                <w:rFonts w:cs="Arial"/>
                <w:lang w:val="fr-FR"/>
              </w:rPr>
            </w:pPr>
            <w:r w:rsidRPr="00D20462">
              <w:rPr>
                <w:rFonts w:cs="Arial"/>
                <w:lang w:val="fr-FR"/>
              </w:rPr>
              <w:t>Sélection d'articles en suspens dans une liste</w:t>
            </w:r>
          </w:p>
          <w:p w:rsidR="00241B76" w:rsidRDefault="00241B76" w:rsidP="00DE00C0">
            <w:pPr>
              <w:pStyle w:val="table"/>
              <w:rPr>
                <w:rFonts w:cs="Arial"/>
                <w:lang w:val="fr-FR"/>
              </w:rPr>
            </w:pPr>
          </w:p>
          <w:p w:rsidR="00241B76" w:rsidRPr="00241B76" w:rsidRDefault="00241B76" w:rsidP="00DE00C0">
            <w:pPr>
              <w:pStyle w:val="table"/>
              <w:rPr>
                <w:rFonts w:cs="Arial"/>
                <w:lang w:val="fr-FR"/>
              </w:rPr>
            </w:pPr>
            <w:r w:rsidRPr="00241B76">
              <w:rPr>
                <w:rFonts w:cs="Arial"/>
                <w:lang w:val="fr-FR"/>
              </w:rPr>
              <w:t>Répartition des quantités ATP</w:t>
            </w:r>
          </w:p>
          <w:p w:rsidR="00241B76" w:rsidRDefault="00241B76" w:rsidP="00DE00C0">
            <w:pPr>
              <w:pStyle w:val="table"/>
              <w:rPr>
                <w:rFonts w:cs="Arial"/>
                <w:lang w:val="fr-FR"/>
              </w:rPr>
            </w:pPr>
          </w:p>
          <w:p w:rsidR="00241B76" w:rsidRPr="00241B76" w:rsidRDefault="00241B76" w:rsidP="00DE00C0">
            <w:pPr>
              <w:pStyle w:val="table"/>
              <w:rPr>
                <w:rFonts w:cs="Arial"/>
                <w:lang w:val="fr-FR"/>
              </w:rPr>
            </w:pPr>
            <w:r w:rsidRPr="00241B76">
              <w:rPr>
                <w:rFonts w:cs="Arial"/>
                <w:lang w:val="fr-FR"/>
              </w:rPr>
              <w:t>Redistribution de quantités commandées confirmées</w:t>
            </w:r>
          </w:p>
          <w:p w:rsidR="00241B76" w:rsidRPr="00D20462" w:rsidRDefault="00241B76" w:rsidP="00DE00C0">
            <w:pPr>
              <w:pStyle w:val="table"/>
              <w:rPr>
                <w:rFonts w:cs="Arial"/>
                <w:lang w:val="fr-FR"/>
              </w:rPr>
            </w:pPr>
          </w:p>
          <w:p w:rsidR="00311E3A" w:rsidRPr="00241B76" w:rsidRDefault="00311E3A" w:rsidP="00DE00C0">
            <w:pPr>
              <w:pStyle w:val="table"/>
              <w:rPr>
                <w:rFonts w:cs="Arial"/>
                <w:lang w:val="fr-FR"/>
              </w:rPr>
            </w:pPr>
            <w:r w:rsidRPr="00D20462">
              <w:rPr>
                <w:rFonts w:cs="Arial"/>
                <w:lang w:val="fr-FR"/>
              </w:rPr>
              <w:t>V_RA - Documents commerciaux</w:t>
            </w:r>
          </w:p>
        </w:tc>
        <w:tc>
          <w:tcPr>
            <w:tcW w:w="3685" w:type="dxa"/>
            <w:tcBorders>
              <w:top w:val="single" w:sz="4" w:space="0" w:color="auto"/>
              <w:left w:val="single" w:sz="4" w:space="0" w:color="auto"/>
              <w:bottom w:val="single" w:sz="4" w:space="0" w:color="auto"/>
              <w:right w:val="single" w:sz="4" w:space="0" w:color="auto"/>
            </w:tcBorders>
          </w:tcPr>
          <w:p w:rsidR="00311E3A" w:rsidRDefault="00311E3A" w:rsidP="00311E3A">
            <w:pPr>
              <w:spacing w:before="60" w:after="60"/>
              <w:rPr>
                <w:rFonts w:ascii="Arial" w:hAnsi="Arial" w:cs="Arial"/>
              </w:rPr>
            </w:pPr>
          </w:p>
          <w:p w:rsidR="00311E3A" w:rsidRPr="00311E3A" w:rsidRDefault="00311E3A" w:rsidP="00311E3A">
            <w:pPr>
              <w:pStyle w:val="table"/>
              <w:rPr>
                <w:rFonts w:ascii="Times New Roman" w:hAnsi="Times New Roman"/>
                <w:sz w:val="22"/>
                <w:szCs w:val="22"/>
                <w:lang w:val="fr-FR"/>
              </w:rPr>
            </w:pPr>
            <w:r w:rsidRPr="00311E3A">
              <w:rPr>
                <w:rFonts w:cs="Arial"/>
                <w:lang w:val="fr-FR"/>
              </w:rPr>
              <w:t>Quelles sont les options possibles à partir de cette liste ?</w:t>
            </w:r>
          </w:p>
        </w:tc>
        <w:tc>
          <w:tcPr>
            <w:tcW w:w="993" w:type="dxa"/>
            <w:tcBorders>
              <w:top w:val="single" w:sz="4" w:space="0" w:color="auto"/>
              <w:left w:val="single" w:sz="4" w:space="0" w:color="auto"/>
              <w:bottom w:val="single" w:sz="4" w:space="0" w:color="auto"/>
              <w:right w:val="single" w:sz="4" w:space="0" w:color="auto"/>
            </w:tcBorders>
          </w:tcPr>
          <w:p w:rsidR="00311E3A" w:rsidRPr="009C6343" w:rsidRDefault="00311E3A" w:rsidP="0027783E">
            <w:pPr>
              <w:pStyle w:val="table"/>
              <w:rPr>
                <w:rFonts w:ascii="Times New Roman" w:hAnsi="Times New Roman"/>
                <w:color w:val="000000"/>
                <w:sz w:val="22"/>
                <w:szCs w:val="22"/>
                <w:shd w:val="clear" w:color="auto" w:fill="FFFFFF"/>
                <w:lang w:val="fr-FR"/>
              </w:rPr>
            </w:pPr>
          </w:p>
        </w:tc>
      </w:tr>
      <w:tr w:rsidR="00241B76"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241B76" w:rsidRPr="00893B43" w:rsidRDefault="00241B76" w:rsidP="00311E3A">
            <w:pPr>
              <w:spacing w:before="60" w:after="60"/>
              <w:rPr>
                <w:rFonts w:ascii="Arial" w:hAnsi="Arial" w:cs="Arial"/>
              </w:rPr>
            </w:pPr>
            <w:r w:rsidRPr="00893B43">
              <w:rPr>
                <w:rFonts w:ascii="Arial" w:hAnsi="Arial" w:cs="Arial"/>
              </w:rPr>
              <w:t>Nomenclatures dans les documents de vente</w:t>
            </w:r>
          </w:p>
          <w:p w:rsidR="00241B76" w:rsidRPr="00893B43" w:rsidRDefault="00241B76" w:rsidP="00311E3A">
            <w:pPr>
              <w:spacing w:before="60" w:after="60"/>
              <w:rPr>
                <w:rFonts w:ascii="Arial" w:hAnsi="Arial" w:cs="Arial"/>
              </w:rPr>
            </w:pPr>
          </w:p>
          <w:p w:rsidR="00893B43" w:rsidRDefault="00893B43" w:rsidP="00311E3A">
            <w:pPr>
              <w:spacing w:before="60" w:after="60"/>
              <w:rPr>
                <w:rFonts w:ascii="Arial" w:hAnsi="Arial" w:cs="Arial"/>
              </w:rPr>
            </w:pPr>
            <w:r>
              <w:rPr>
                <w:rFonts w:ascii="Arial" w:hAnsi="Arial" w:cs="Arial"/>
              </w:rPr>
              <w:t>Vous créez et traitez une nomenclature significative  pour les Ventes.</w:t>
            </w:r>
          </w:p>
          <w:p w:rsidR="00893B43" w:rsidRDefault="00893B43" w:rsidP="00311E3A">
            <w:pPr>
              <w:spacing w:before="60" w:after="60"/>
              <w:rPr>
                <w:rFonts w:ascii="Arial" w:hAnsi="Arial" w:cs="Arial"/>
              </w:rPr>
            </w:pPr>
          </w:p>
          <w:p w:rsidR="00893B43" w:rsidRPr="00893B43" w:rsidRDefault="00893B43" w:rsidP="00311E3A">
            <w:pPr>
              <w:spacing w:before="60" w:after="60"/>
              <w:rPr>
                <w:rFonts w:ascii="Arial" w:hAnsi="Arial" w:cs="Arial"/>
              </w:rPr>
            </w:pPr>
            <w:r w:rsidRPr="00893B43">
              <w:rPr>
                <w:rFonts w:ascii="Arial" w:hAnsi="Arial" w:cs="Arial"/>
              </w:rPr>
              <w:t xml:space="preserve">Rappel : Une nomenclature décrit les différents composants </w:t>
            </w:r>
            <w:r w:rsidRPr="00893B43">
              <w:rPr>
                <w:rFonts w:ascii="Arial" w:hAnsi="Arial" w:cs="Arial"/>
              </w:rPr>
              <w:lastRenderedPageBreak/>
              <w:t xml:space="preserve">dont l'association forme un produit. </w:t>
            </w:r>
          </w:p>
          <w:p w:rsidR="00893B43" w:rsidRPr="00893B43" w:rsidRDefault="00893B43" w:rsidP="00311E3A">
            <w:pPr>
              <w:spacing w:before="60" w:after="60"/>
              <w:rPr>
                <w:rFonts w:ascii="Arial" w:hAnsi="Arial" w:cs="Arial"/>
              </w:rPr>
            </w:pPr>
          </w:p>
          <w:p w:rsidR="00893B43" w:rsidRPr="00893B43" w:rsidRDefault="00893B43" w:rsidP="00311E3A">
            <w:pPr>
              <w:spacing w:before="60" w:after="60"/>
              <w:rPr>
                <w:rFonts w:ascii="Arial" w:hAnsi="Arial" w:cs="Arial"/>
              </w:rPr>
            </w:pPr>
            <w:r w:rsidRPr="00893B43">
              <w:rPr>
                <w:rFonts w:ascii="Arial" w:hAnsi="Arial" w:cs="Arial"/>
              </w:rPr>
              <w:t>Vous créez un article produit fini FERT bicyclette ###### par copie ou non.</w:t>
            </w:r>
          </w:p>
          <w:p w:rsidR="00893B43" w:rsidRPr="00893B43" w:rsidRDefault="00893B43" w:rsidP="00311E3A">
            <w:pPr>
              <w:spacing w:before="60" w:after="60"/>
              <w:rPr>
                <w:rFonts w:ascii="Arial" w:hAnsi="Arial" w:cs="Arial"/>
              </w:rPr>
            </w:pPr>
          </w:p>
          <w:p w:rsidR="00893B43" w:rsidRPr="00893B43" w:rsidRDefault="00893B43" w:rsidP="00311E3A">
            <w:pPr>
              <w:spacing w:before="60" w:after="60"/>
              <w:rPr>
                <w:rFonts w:ascii="Arial" w:hAnsi="Arial" w:cs="Arial"/>
              </w:rPr>
            </w:pPr>
            <w:r w:rsidRPr="00893B43">
              <w:rPr>
                <w:rFonts w:ascii="Arial" w:hAnsi="Arial" w:cs="Arial"/>
              </w:rPr>
              <w:t xml:space="preserve">Comme vous voulez que le système effectue la détermination du prix, la gestion des stocks et le traitement des livraisons au niveau du poste principal, vous saisissez ERLA dans la zone </w:t>
            </w:r>
            <w:r w:rsidRPr="00893B43">
              <w:rPr>
                <w:i/>
                <w:iCs/>
              </w:rPr>
              <w:t>Groupe de types de poste</w:t>
            </w:r>
            <w:r w:rsidRPr="00893B43">
              <w:rPr>
                <w:rFonts w:ascii="Arial" w:hAnsi="Arial" w:cs="Arial"/>
              </w:rPr>
              <w:t xml:space="preserve"> de l'écran ADV 2 de la fiche article.</w:t>
            </w:r>
          </w:p>
          <w:p w:rsidR="00893B43" w:rsidRPr="00893B43" w:rsidRDefault="00893B43" w:rsidP="00311E3A">
            <w:pPr>
              <w:spacing w:before="60" w:after="60"/>
              <w:rPr>
                <w:rFonts w:ascii="Arial" w:hAnsi="Arial" w:cs="Arial"/>
              </w:rPr>
            </w:pPr>
          </w:p>
          <w:p w:rsidR="00893B43" w:rsidRPr="00893B43" w:rsidRDefault="00893B43" w:rsidP="00311E3A">
            <w:pPr>
              <w:spacing w:before="60" w:after="60"/>
              <w:rPr>
                <w:rFonts w:ascii="Arial" w:hAnsi="Arial" w:cs="Arial"/>
              </w:rPr>
            </w:pPr>
            <w:r w:rsidRPr="00893B43">
              <w:rPr>
                <w:rFonts w:ascii="Arial" w:hAnsi="Arial" w:cs="Arial"/>
              </w:rPr>
              <w:t>Les composants ne font office que de postes « texte » et ne sont pas significatifs en termes de livraison.</w:t>
            </w:r>
          </w:p>
          <w:p w:rsidR="00893B43" w:rsidRPr="00893B43" w:rsidRDefault="00893B43" w:rsidP="00311E3A">
            <w:pPr>
              <w:spacing w:before="60" w:after="60"/>
              <w:rPr>
                <w:rFonts w:ascii="Arial" w:hAnsi="Arial" w:cs="Arial"/>
              </w:rPr>
            </w:pPr>
          </w:p>
          <w:p w:rsidR="00241B76" w:rsidRPr="00893B43" w:rsidRDefault="00893B43" w:rsidP="00311E3A">
            <w:pPr>
              <w:spacing w:before="60" w:after="60"/>
              <w:rPr>
                <w:rFonts w:ascii="Arial" w:hAnsi="Arial" w:cs="Arial"/>
              </w:rPr>
            </w:pPr>
            <w:r w:rsidRPr="00893B43">
              <w:rPr>
                <w:rFonts w:ascii="Arial" w:hAnsi="Arial" w:cs="Arial"/>
              </w:rPr>
              <w:t>La nomenclature de votre bicyclette est constituée d’un cadre, d’une selle et de 4 roues.</w:t>
            </w:r>
          </w:p>
          <w:p w:rsidR="00893B43" w:rsidRDefault="00893B43" w:rsidP="00311E3A">
            <w:pPr>
              <w:spacing w:before="60" w:after="60"/>
              <w:rPr>
                <w:rFonts w:ascii="Arial" w:hAnsi="Arial" w:cs="Arial"/>
              </w:rPr>
            </w:pPr>
          </w:p>
          <w:p w:rsidR="00893B43" w:rsidRDefault="00893B43" w:rsidP="00311E3A">
            <w:pPr>
              <w:spacing w:before="60" w:after="60"/>
              <w:rPr>
                <w:rFonts w:ascii="Arial" w:hAnsi="Arial" w:cs="Arial"/>
              </w:rPr>
            </w:pPr>
            <w:r>
              <w:rPr>
                <w:rFonts w:ascii="Arial" w:hAnsi="Arial" w:cs="Arial"/>
              </w:rPr>
              <w:t xml:space="preserve">Pour créer une nomenclature destinée au traitement des commandes client, saisissez la valeur appropriée dans la zone </w:t>
            </w:r>
            <w:r w:rsidRPr="00893B43">
              <w:rPr>
                <w:rFonts w:ascii="Arial" w:hAnsi="Arial" w:cs="Arial"/>
              </w:rPr>
              <w:t>Utilisation nomenclature</w:t>
            </w:r>
            <w:r>
              <w:rPr>
                <w:rFonts w:ascii="Arial" w:hAnsi="Arial" w:cs="Arial"/>
              </w:rPr>
              <w:t xml:space="preserve"> (« 5 » dans le système standard).</w:t>
            </w:r>
          </w:p>
          <w:p w:rsidR="00893B43" w:rsidRDefault="00893B43" w:rsidP="00311E3A">
            <w:pPr>
              <w:spacing w:before="60" w:after="60"/>
              <w:rPr>
                <w:rFonts w:ascii="Arial" w:hAnsi="Arial" w:cs="Arial"/>
              </w:rPr>
            </w:pPr>
          </w:p>
          <w:p w:rsidR="00893B43" w:rsidRDefault="00893B43" w:rsidP="00311E3A">
            <w:pPr>
              <w:spacing w:before="60" w:after="60"/>
              <w:rPr>
                <w:rFonts w:ascii="Arial" w:hAnsi="Arial" w:cs="Arial"/>
              </w:rPr>
            </w:pPr>
            <w:r>
              <w:rPr>
                <w:rFonts w:ascii="Arial" w:hAnsi="Arial" w:cs="Arial"/>
              </w:rPr>
              <w:t xml:space="preserve">Vous créez une commande client avec votre article </w:t>
            </w:r>
          </w:p>
          <w:p w:rsidR="00893B43" w:rsidRDefault="00893B43" w:rsidP="00311E3A">
            <w:pPr>
              <w:spacing w:before="60" w:after="60"/>
              <w:rPr>
                <w:rFonts w:ascii="Arial" w:hAnsi="Arial" w:cs="Arial"/>
              </w:rPr>
            </w:pPr>
          </w:p>
          <w:p w:rsidR="00893B43" w:rsidRDefault="00893B43" w:rsidP="00311E3A">
            <w:pPr>
              <w:spacing w:before="60" w:after="60"/>
              <w:rPr>
                <w:rFonts w:ascii="Arial" w:hAnsi="Arial" w:cs="Arial"/>
              </w:rPr>
            </w:pPr>
            <w:r>
              <w:rPr>
                <w:rFonts w:ascii="Arial" w:hAnsi="Arial" w:cs="Arial"/>
              </w:rPr>
              <w:t>Vous saisissez la nomenclature comme poste de la commande</w:t>
            </w:r>
          </w:p>
          <w:p w:rsidR="00893B43" w:rsidRDefault="00893B43" w:rsidP="00311E3A">
            <w:pPr>
              <w:spacing w:before="60" w:after="60"/>
              <w:rPr>
                <w:rFonts w:ascii="Arial" w:hAnsi="Arial" w:cs="Arial"/>
              </w:rPr>
            </w:pPr>
          </w:p>
          <w:p w:rsidR="00893B43" w:rsidRDefault="00893B43" w:rsidP="00311E3A">
            <w:pPr>
              <w:spacing w:before="60" w:after="60"/>
              <w:rPr>
                <w:rFonts w:ascii="Arial" w:hAnsi="Arial" w:cs="Arial"/>
              </w:rPr>
            </w:pPr>
            <w:r>
              <w:rPr>
                <w:rFonts w:ascii="Arial" w:hAnsi="Arial" w:cs="Arial"/>
              </w:rPr>
              <w:t xml:space="preserve">Vous vérifiez que le système affiche automatiquement les </w:t>
            </w:r>
            <w:r>
              <w:rPr>
                <w:rFonts w:ascii="Arial" w:hAnsi="Arial" w:cs="Arial"/>
              </w:rPr>
              <w:lastRenderedPageBreak/>
              <w:t xml:space="preserve">composants. </w:t>
            </w:r>
          </w:p>
          <w:p w:rsidR="00893B43" w:rsidRDefault="00893B43" w:rsidP="00311E3A">
            <w:pPr>
              <w:spacing w:before="60" w:after="60"/>
              <w:rPr>
                <w:rFonts w:ascii="Arial" w:hAnsi="Arial" w:cs="Arial"/>
              </w:rPr>
            </w:pPr>
          </w:p>
          <w:p w:rsidR="00893B43" w:rsidRDefault="00893B43" w:rsidP="00311E3A">
            <w:pPr>
              <w:spacing w:before="60" w:after="6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241B76" w:rsidRPr="00893B43" w:rsidRDefault="00241B76" w:rsidP="0027783E">
            <w:pPr>
              <w:pStyle w:val="table"/>
              <w:rPr>
                <w:rFonts w:cs="Arial"/>
                <w:lang w:val="fr-FR"/>
              </w:rPr>
            </w:pPr>
            <w:r w:rsidRPr="00893B43">
              <w:rPr>
                <w:rFonts w:cs="Arial"/>
                <w:lang w:val="fr-FR"/>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241B76" w:rsidRPr="00893B43" w:rsidRDefault="00241B76" w:rsidP="00DE00C0">
            <w:pPr>
              <w:pStyle w:val="table"/>
              <w:rPr>
                <w:rFonts w:cs="Arial"/>
                <w:lang w:val="fr-FR"/>
              </w:rPr>
            </w:pPr>
            <w:r w:rsidRPr="00893B43">
              <w:rPr>
                <w:rFonts w:cs="Arial"/>
                <w:lang w:val="fr-FR"/>
              </w:rPr>
              <w:t>Nomenclatures dans les documents de vente</w:t>
            </w:r>
          </w:p>
          <w:p w:rsidR="00893B43" w:rsidRPr="00893B43" w:rsidRDefault="00893B43" w:rsidP="00DE00C0">
            <w:pPr>
              <w:pStyle w:val="table"/>
              <w:rPr>
                <w:rFonts w:cs="Arial"/>
                <w:lang w:val="fr-FR"/>
              </w:rPr>
            </w:pPr>
          </w:p>
          <w:p w:rsidR="00893B43" w:rsidRPr="00893B43" w:rsidRDefault="00893B43" w:rsidP="00DE00C0">
            <w:pPr>
              <w:pStyle w:val="table"/>
              <w:rPr>
                <w:rFonts w:cs="Arial"/>
                <w:lang w:val="fr-FR"/>
              </w:rPr>
            </w:pPr>
            <w:r w:rsidRPr="00893B43">
              <w:rPr>
                <w:rFonts w:cs="Arial"/>
                <w:lang w:val="fr-FR"/>
              </w:rPr>
              <w:t>Création et traitement des nomenclatures</w:t>
            </w:r>
          </w:p>
          <w:p w:rsidR="00893B43" w:rsidRPr="00893B43" w:rsidRDefault="00893B43" w:rsidP="00DE00C0">
            <w:pPr>
              <w:pStyle w:val="table"/>
              <w:rPr>
                <w:rFonts w:cs="Arial"/>
                <w:lang w:val="fr-FR"/>
              </w:rPr>
            </w:pPr>
            <w:r w:rsidRPr="00893B43">
              <w:rPr>
                <w:rFonts w:cs="Arial"/>
                <w:lang w:val="fr-FR"/>
              </w:rPr>
              <w:t>CS01</w:t>
            </w:r>
          </w:p>
          <w:p w:rsidR="00893B43" w:rsidRPr="00893B43" w:rsidRDefault="00893B43" w:rsidP="00DE00C0">
            <w:pPr>
              <w:pStyle w:val="table"/>
              <w:rPr>
                <w:rFonts w:cs="Arial"/>
                <w:lang w:val="fr-FR"/>
              </w:rPr>
            </w:pPr>
          </w:p>
          <w:p w:rsidR="00893B43" w:rsidRPr="00893B43" w:rsidRDefault="00893B43" w:rsidP="00DE00C0">
            <w:pPr>
              <w:pStyle w:val="table"/>
              <w:rPr>
                <w:rFonts w:cs="Arial"/>
                <w:lang w:val="fr-FR"/>
              </w:rPr>
            </w:pPr>
            <w:r w:rsidRPr="00893B43">
              <w:rPr>
                <w:rFonts w:cs="Arial"/>
                <w:lang w:val="fr-FR"/>
              </w:rPr>
              <w:lastRenderedPageBreak/>
              <w:t>Éclatement d'une nomenclature</w:t>
            </w:r>
          </w:p>
          <w:p w:rsidR="00893B43" w:rsidRPr="00893B43" w:rsidRDefault="00893B43" w:rsidP="00DE00C0">
            <w:pPr>
              <w:pStyle w:val="table"/>
              <w:rPr>
                <w:rFonts w:cs="Arial"/>
                <w:lang w:val="fr-FR"/>
              </w:rPr>
            </w:pPr>
            <w:r w:rsidRPr="00893B43">
              <w:rPr>
                <w:rFonts w:cs="Arial"/>
                <w:lang w:val="fr-FR"/>
              </w:rPr>
              <w:t>VA01</w:t>
            </w:r>
          </w:p>
        </w:tc>
        <w:tc>
          <w:tcPr>
            <w:tcW w:w="3685" w:type="dxa"/>
            <w:tcBorders>
              <w:top w:val="single" w:sz="4" w:space="0" w:color="auto"/>
              <w:left w:val="single" w:sz="4" w:space="0" w:color="auto"/>
              <w:bottom w:val="single" w:sz="4" w:space="0" w:color="auto"/>
              <w:right w:val="single" w:sz="4" w:space="0" w:color="auto"/>
            </w:tcBorders>
          </w:tcPr>
          <w:p w:rsidR="00241B76" w:rsidRDefault="00241B76" w:rsidP="00311E3A">
            <w:pPr>
              <w:spacing w:before="60" w:after="60"/>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241B76" w:rsidRPr="009C6343" w:rsidRDefault="00241B76" w:rsidP="0027783E">
            <w:pPr>
              <w:pStyle w:val="table"/>
              <w:rPr>
                <w:rFonts w:ascii="Times New Roman" w:hAnsi="Times New Roman"/>
                <w:color w:val="000000"/>
                <w:sz w:val="22"/>
                <w:szCs w:val="22"/>
                <w:shd w:val="clear" w:color="auto" w:fill="FFFFFF"/>
                <w:lang w:val="fr-FR"/>
              </w:rPr>
            </w:pPr>
          </w:p>
        </w:tc>
      </w:tr>
      <w:tr w:rsidR="0093161B"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93161B" w:rsidRDefault="0093161B" w:rsidP="0093161B">
            <w:pPr>
              <w:spacing w:before="60" w:after="60"/>
              <w:rPr>
                <w:rFonts w:ascii="Arial" w:hAnsi="Arial" w:cs="Arial"/>
              </w:rPr>
            </w:pPr>
            <w:r>
              <w:rPr>
                <w:rFonts w:ascii="Arial" w:hAnsi="Arial" w:cs="Arial"/>
              </w:rPr>
              <w:lastRenderedPageBreak/>
              <w:t>Recherchez l’un de vos articles gérés par lot.</w:t>
            </w:r>
          </w:p>
          <w:p w:rsidR="0093161B" w:rsidRDefault="0093161B" w:rsidP="0093161B">
            <w:pPr>
              <w:spacing w:before="60" w:after="60"/>
              <w:rPr>
                <w:rFonts w:ascii="Arial" w:hAnsi="Arial" w:cs="Arial"/>
              </w:rPr>
            </w:pPr>
          </w:p>
          <w:p w:rsidR="0093161B" w:rsidRDefault="0093161B" w:rsidP="0093161B">
            <w:pPr>
              <w:spacing w:before="60" w:after="60"/>
              <w:rPr>
                <w:rFonts w:ascii="Arial" w:hAnsi="Arial" w:cs="Arial"/>
                <w:i/>
                <w:iCs/>
              </w:rPr>
            </w:pPr>
            <w:r>
              <w:rPr>
                <w:rFonts w:ascii="Arial" w:hAnsi="Arial" w:cs="Arial"/>
              </w:rPr>
              <w:t xml:space="preserve">Vous en créez un nouveau si nécessaire. Vous l'indiquez dans </w:t>
            </w:r>
            <w:r w:rsidRPr="0001413E">
              <w:rPr>
                <w:rFonts w:ascii="Arial" w:hAnsi="Arial" w:cs="Arial"/>
                <w:i/>
                <w:iCs/>
              </w:rPr>
              <w:t xml:space="preserve">la fiche article proposée dans les écrans </w:t>
            </w:r>
            <w:r>
              <w:rPr>
                <w:rFonts w:ascii="Arial" w:hAnsi="Arial" w:cs="Arial"/>
                <w:i/>
                <w:iCs/>
              </w:rPr>
              <w:t>Achats</w:t>
            </w:r>
            <w:r w:rsidRPr="0001413E">
              <w:rPr>
                <w:rFonts w:ascii="Arial" w:hAnsi="Arial" w:cs="Arial"/>
                <w:i/>
                <w:iCs/>
              </w:rPr>
              <w:t xml:space="preserve"> ou </w:t>
            </w:r>
            <w:r>
              <w:rPr>
                <w:rFonts w:ascii="Arial" w:hAnsi="Arial" w:cs="Arial"/>
                <w:i/>
                <w:iCs/>
              </w:rPr>
              <w:t>Division/Magasin</w:t>
            </w:r>
            <w:r w:rsidRPr="0001413E">
              <w:rPr>
                <w:rFonts w:ascii="Arial" w:hAnsi="Arial" w:cs="Arial"/>
                <w:i/>
                <w:iCs/>
              </w:rPr>
              <w:t xml:space="preserve"> </w:t>
            </w:r>
            <w:r>
              <w:rPr>
                <w:rFonts w:ascii="Arial" w:hAnsi="Arial" w:cs="Arial"/>
                <w:i/>
                <w:iCs/>
              </w:rPr>
              <w:t>1.</w:t>
            </w:r>
          </w:p>
          <w:p w:rsidR="0093161B" w:rsidRDefault="0093161B" w:rsidP="0093161B">
            <w:pPr>
              <w:spacing w:before="60" w:after="60"/>
              <w:rPr>
                <w:rFonts w:ascii="Arial" w:hAnsi="Arial" w:cs="Arial"/>
                <w:i/>
                <w:iCs/>
              </w:rPr>
            </w:pPr>
          </w:p>
          <w:p w:rsidR="0093161B" w:rsidRDefault="0001413E" w:rsidP="0093161B">
            <w:pPr>
              <w:spacing w:before="60" w:after="60"/>
              <w:rPr>
                <w:rFonts w:ascii="Arial" w:hAnsi="Arial" w:cs="Arial"/>
                <w:i/>
                <w:iCs/>
              </w:rPr>
            </w:pPr>
            <w:r>
              <w:rPr>
                <w:rFonts w:ascii="Arial" w:hAnsi="Arial" w:cs="Arial"/>
                <w:i/>
                <w:iCs/>
              </w:rPr>
              <w:t>Créer un lot pour cet article</w:t>
            </w:r>
          </w:p>
          <w:p w:rsidR="0001413E" w:rsidRPr="0001413E" w:rsidRDefault="0001413E" w:rsidP="0001413E">
            <w:pPr>
              <w:pStyle w:val="NormalWeb"/>
              <w:rPr>
                <w:rFonts w:ascii="Arial" w:hAnsi="Arial" w:cs="Arial"/>
                <w:i/>
                <w:iCs/>
                <w:sz w:val="20"/>
                <w:szCs w:val="20"/>
              </w:rPr>
            </w:pPr>
            <w:r w:rsidRPr="0001413E">
              <w:rPr>
                <w:rFonts w:ascii="Arial" w:hAnsi="Arial" w:cs="Arial"/>
                <w:i/>
                <w:iCs/>
                <w:sz w:val="20"/>
                <w:szCs w:val="20"/>
              </w:rPr>
              <w:t xml:space="preserve">Créer </w:t>
            </w:r>
            <w:r>
              <w:rPr>
                <w:rFonts w:ascii="Arial" w:hAnsi="Arial" w:cs="Arial"/>
                <w:i/>
                <w:iCs/>
                <w:sz w:val="20"/>
                <w:szCs w:val="20"/>
              </w:rPr>
              <w:t xml:space="preserve">du stock pour ce </w:t>
            </w:r>
            <w:r w:rsidRPr="0001413E">
              <w:rPr>
                <w:rFonts w:ascii="Arial" w:hAnsi="Arial" w:cs="Arial"/>
                <w:i/>
                <w:iCs/>
                <w:sz w:val="20"/>
                <w:szCs w:val="20"/>
              </w:rPr>
              <w:t>lot de 45 pièces par un écart d’inventaire positif.</w:t>
            </w:r>
          </w:p>
          <w:p w:rsidR="0001413E" w:rsidRDefault="0001413E" w:rsidP="0001413E">
            <w:pPr>
              <w:pStyle w:val="NormalWeb"/>
              <w:rPr>
                <w:rFonts w:ascii="Arial" w:hAnsi="Arial" w:cs="Arial"/>
                <w:sz w:val="20"/>
                <w:szCs w:val="20"/>
              </w:rPr>
            </w:pPr>
            <w:r>
              <w:rPr>
                <w:rFonts w:ascii="Arial" w:hAnsi="Arial" w:cs="Arial"/>
                <w:sz w:val="20"/>
                <w:szCs w:val="20"/>
              </w:rPr>
              <w:t>Créer une commande client CDCL de 45 pièces avec cet article et l’un de vos clients</w:t>
            </w:r>
          </w:p>
          <w:p w:rsidR="0001413E" w:rsidRDefault="0001413E" w:rsidP="0001413E">
            <w:pPr>
              <w:pStyle w:val="NormalWeb"/>
              <w:rPr>
                <w:rFonts w:ascii="Arial" w:hAnsi="Arial" w:cs="Arial"/>
                <w:i/>
                <w:iCs/>
                <w:sz w:val="20"/>
                <w:szCs w:val="20"/>
              </w:rPr>
            </w:pPr>
            <w:r>
              <w:rPr>
                <w:rFonts w:ascii="Arial" w:hAnsi="Arial" w:cs="Arial"/>
                <w:i/>
                <w:iCs/>
                <w:sz w:val="20"/>
                <w:szCs w:val="20"/>
              </w:rPr>
              <w:t>Saisissez le</w:t>
            </w:r>
            <w:r w:rsidRPr="0001413E">
              <w:rPr>
                <w:rFonts w:ascii="Arial" w:hAnsi="Arial" w:cs="Arial"/>
                <w:i/>
                <w:iCs/>
                <w:sz w:val="20"/>
                <w:szCs w:val="20"/>
              </w:rPr>
              <w:t xml:space="preserve"> numéro de lot dans le document de vente</w:t>
            </w:r>
            <w:r>
              <w:rPr>
                <w:rFonts w:ascii="Arial" w:hAnsi="Arial" w:cs="Arial"/>
                <w:i/>
                <w:iCs/>
                <w:sz w:val="20"/>
                <w:szCs w:val="20"/>
              </w:rPr>
              <w:t xml:space="preserve"> (</w:t>
            </w:r>
            <w:r>
              <w:rPr>
                <w:rFonts w:ascii="Arial" w:hAnsi="Arial" w:cs="Arial"/>
                <w:sz w:val="20"/>
                <w:szCs w:val="20"/>
              </w:rPr>
              <w:t>afficher tous les lots disponibles dans la division chargée de la livraison pour votre article, en utilisant l'aide à la saisie.)</w:t>
            </w:r>
          </w:p>
          <w:p w:rsidR="0001413E" w:rsidRPr="0001413E" w:rsidRDefault="0001413E" w:rsidP="0001413E">
            <w:pPr>
              <w:pStyle w:val="NormalWeb"/>
              <w:rPr>
                <w:rFonts w:ascii="Arial" w:hAnsi="Arial" w:cs="Arial"/>
                <w:i/>
                <w:iCs/>
                <w:sz w:val="20"/>
                <w:szCs w:val="20"/>
              </w:rPr>
            </w:pPr>
            <w:r>
              <w:rPr>
                <w:rFonts w:ascii="Arial" w:hAnsi="Arial" w:cs="Arial"/>
                <w:sz w:val="20"/>
                <w:szCs w:val="20"/>
              </w:rPr>
              <w:t xml:space="preserve">Un contrôle de disponibilité est exécuté pour le lot que vous </w:t>
            </w:r>
            <w:r w:rsidRPr="0001413E">
              <w:rPr>
                <w:rFonts w:ascii="Arial" w:hAnsi="Arial" w:cs="Arial"/>
                <w:i/>
                <w:iCs/>
                <w:sz w:val="20"/>
                <w:szCs w:val="20"/>
              </w:rPr>
              <w:t>avez saisi et la quantité disponible est confirmée.</w:t>
            </w:r>
          </w:p>
          <w:p w:rsidR="0001413E" w:rsidRDefault="0001413E" w:rsidP="0001413E">
            <w:pPr>
              <w:pStyle w:val="NormalWeb"/>
              <w:rPr>
                <w:rFonts w:ascii="Arial" w:hAnsi="Arial" w:cs="Arial"/>
                <w:i/>
                <w:iCs/>
                <w:sz w:val="20"/>
                <w:szCs w:val="20"/>
              </w:rPr>
            </w:pPr>
            <w:r>
              <w:rPr>
                <w:rFonts w:ascii="Arial" w:hAnsi="Arial" w:cs="Arial"/>
                <w:i/>
                <w:iCs/>
                <w:sz w:val="20"/>
                <w:szCs w:val="20"/>
              </w:rPr>
              <w:t>Créer la livraison sortante</w:t>
            </w:r>
          </w:p>
          <w:p w:rsidR="0001413E" w:rsidRDefault="0001413E" w:rsidP="0001413E">
            <w:pPr>
              <w:pStyle w:val="NormalWeb"/>
              <w:rPr>
                <w:rFonts w:ascii="Arial" w:hAnsi="Arial" w:cs="Arial"/>
                <w:i/>
                <w:iCs/>
                <w:sz w:val="20"/>
                <w:szCs w:val="20"/>
              </w:rPr>
            </w:pPr>
            <w:r w:rsidRPr="0001413E">
              <w:rPr>
                <w:rFonts w:ascii="Arial" w:hAnsi="Arial" w:cs="Arial"/>
                <w:i/>
                <w:iCs/>
                <w:sz w:val="20"/>
                <w:szCs w:val="20"/>
              </w:rPr>
              <w:t>Vérifier que SAP copie le numéro de lot dans la livraison</w:t>
            </w:r>
          </w:p>
          <w:p w:rsidR="0001413E" w:rsidRPr="0001413E" w:rsidRDefault="0001413E" w:rsidP="0001413E">
            <w:pPr>
              <w:pStyle w:val="NormalWeb"/>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93161B" w:rsidRPr="00893B43" w:rsidRDefault="0001413E" w:rsidP="0027783E">
            <w:pPr>
              <w:pStyle w:val="table"/>
              <w:rPr>
                <w:rFonts w:cs="Arial"/>
                <w:lang w:val="fr-FR"/>
              </w:rPr>
            </w:pPr>
            <w:r>
              <w:rPr>
                <w:rFonts w:cs="Arial"/>
                <w:lang w:val="fr-FR"/>
              </w:rPr>
              <w:lastRenderedPageBreak/>
              <w:t>1</w:t>
            </w:r>
          </w:p>
        </w:tc>
        <w:tc>
          <w:tcPr>
            <w:tcW w:w="2977" w:type="dxa"/>
            <w:tcBorders>
              <w:top w:val="single" w:sz="4" w:space="0" w:color="auto"/>
              <w:left w:val="single" w:sz="4" w:space="0" w:color="auto"/>
              <w:bottom w:val="single" w:sz="4" w:space="0" w:color="auto"/>
              <w:right w:val="single" w:sz="4" w:space="0" w:color="auto"/>
            </w:tcBorders>
          </w:tcPr>
          <w:p w:rsidR="0093161B" w:rsidRDefault="0001413E" w:rsidP="00DE00C0">
            <w:pPr>
              <w:pStyle w:val="table"/>
              <w:rPr>
                <w:rFonts w:cs="Arial"/>
                <w:i/>
                <w:iCs/>
                <w:lang w:val="fr-FR"/>
              </w:rPr>
            </w:pPr>
            <w:r w:rsidRPr="0001413E">
              <w:rPr>
                <w:rFonts w:cs="Arial"/>
                <w:i/>
                <w:iCs/>
                <w:lang w:val="fr-FR"/>
              </w:rPr>
              <w:t>Lots dans la gestion des ventes</w:t>
            </w:r>
          </w:p>
          <w:p w:rsidR="0001413E" w:rsidRPr="0001413E" w:rsidRDefault="0001413E" w:rsidP="00DE00C0">
            <w:pPr>
              <w:pStyle w:val="table"/>
              <w:rPr>
                <w:rFonts w:cs="Arial"/>
                <w:i/>
                <w:iCs/>
                <w:lang w:val="fr-FR"/>
              </w:rPr>
            </w:pPr>
          </w:p>
          <w:p w:rsidR="0001413E" w:rsidRDefault="0001413E" w:rsidP="00DE00C0">
            <w:pPr>
              <w:pStyle w:val="table"/>
              <w:rPr>
                <w:rFonts w:cs="Arial"/>
                <w:i/>
                <w:iCs/>
                <w:lang w:val="fr-FR"/>
              </w:rPr>
            </w:pPr>
            <w:r w:rsidRPr="0001413E">
              <w:rPr>
                <w:rFonts w:cs="Arial"/>
                <w:i/>
                <w:iCs/>
                <w:lang w:val="fr-FR"/>
              </w:rPr>
              <w:t>Saisie du numéro de lot dans le document de vente</w:t>
            </w:r>
          </w:p>
          <w:p w:rsidR="0001413E" w:rsidRDefault="0001413E" w:rsidP="00DE00C0">
            <w:pPr>
              <w:pStyle w:val="table"/>
              <w:rPr>
                <w:rFonts w:cs="Arial"/>
                <w:i/>
                <w:iCs/>
                <w:lang w:val="fr-FR"/>
              </w:rPr>
            </w:pPr>
          </w:p>
          <w:p w:rsidR="0001413E" w:rsidRPr="0001413E" w:rsidRDefault="0001413E" w:rsidP="00DE00C0">
            <w:pPr>
              <w:pStyle w:val="table"/>
              <w:rPr>
                <w:rFonts w:cs="Arial"/>
                <w:lang w:val="fr-FR"/>
              </w:rPr>
            </w:pPr>
            <w:r w:rsidRPr="0001413E">
              <w:rPr>
                <w:rFonts w:cs="Arial"/>
                <w:i/>
                <w:iCs/>
                <w:lang w:val="fr-FR"/>
              </w:rPr>
              <w:t>Création d’une fiche lot</w:t>
            </w:r>
          </w:p>
        </w:tc>
        <w:tc>
          <w:tcPr>
            <w:tcW w:w="3685" w:type="dxa"/>
            <w:tcBorders>
              <w:top w:val="single" w:sz="4" w:space="0" w:color="auto"/>
              <w:left w:val="single" w:sz="4" w:space="0" w:color="auto"/>
              <w:bottom w:val="single" w:sz="4" w:space="0" w:color="auto"/>
              <w:right w:val="single" w:sz="4" w:space="0" w:color="auto"/>
            </w:tcBorders>
          </w:tcPr>
          <w:p w:rsidR="0093161B" w:rsidRDefault="0093161B" w:rsidP="00311E3A">
            <w:pPr>
              <w:spacing w:before="60" w:after="60"/>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93161B" w:rsidRPr="009C6343" w:rsidRDefault="0093161B" w:rsidP="0027783E">
            <w:pPr>
              <w:pStyle w:val="table"/>
              <w:rPr>
                <w:rFonts w:ascii="Times New Roman" w:hAnsi="Times New Roman"/>
                <w:color w:val="000000"/>
                <w:sz w:val="22"/>
                <w:szCs w:val="22"/>
                <w:shd w:val="clear" w:color="auto" w:fill="FFFFFF"/>
                <w:lang w:val="fr-FR"/>
              </w:rPr>
            </w:pPr>
          </w:p>
        </w:tc>
      </w:tr>
      <w:tr w:rsidR="00BC4965" w:rsidRPr="009C6343" w:rsidTr="00311E3A">
        <w:tc>
          <w:tcPr>
            <w:tcW w:w="5528" w:type="dxa"/>
            <w:tcBorders>
              <w:top w:val="single" w:sz="4" w:space="0" w:color="auto"/>
              <w:left w:val="single" w:sz="4" w:space="0" w:color="auto"/>
              <w:bottom w:val="single" w:sz="4" w:space="0" w:color="auto"/>
              <w:right w:val="single" w:sz="4" w:space="0" w:color="auto"/>
            </w:tcBorders>
            <w:vAlign w:val="center"/>
          </w:tcPr>
          <w:p w:rsidR="00BC4965" w:rsidRDefault="00BC4965" w:rsidP="00BC4965">
            <w:pPr>
              <w:pStyle w:val="NormalWeb"/>
              <w:rPr>
                <w:rFonts w:ascii="Arial" w:hAnsi="Arial" w:cs="Arial"/>
                <w:sz w:val="20"/>
                <w:szCs w:val="20"/>
              </w:rPr>
            </w:pPr>
            <w:r w:rsidRPr="00BC4965">
              <w:rPr>
                <w:rFonts w:ascii="Arial" w:hAnsi="Arial" w:cs="Arial"/>
                <w:sz w:val="20"/>
                <w:szCs w:val="20"/>
              </w:rPr>
              <w:lastRenderedPageBreak/>
              <w:t>Gestion des livraisons directes</w:t>
            </w:r>
          </w:p>
          <w:p w:rsidR="00BC4965" w:rsidRDefault="00BC4965" w:rsidP="00BC4965">
            <w:pPr>
              <w:pStyle w:val="NormalWeb"/>
              <w:rPr>
                <w:rFonts w:ascii="Arial" w:hAnsi="Arial" w:cs="Arial"/>
                <w:sz w:val="20"/>
                <w:szCs w:val="20"/>
              </w:rPr>
            </w:pPr>
            <w:r>
              <w:rPr>
                <w:rFonts w:ascii="Arial" w:hAnsi="Arial" w:cs="Arial"/>
                <w:sz w:val="20"/>
                <w:szCs w:val="20"/>
              </w:rPr>
              <w:t xml:space="preserve">Votre entreprise doit livrer une nouvelle sonde commandée par votre client  AIRBUS à Toulouse. </w:t>
            </w:r>
          </w:p>
          <w:p w:rsidR="0026469C" w:rsidRDefault="0026469C" w:rsidP="00BC4965">
            <w:pPr>
              <w:pStyle w:val="NormalWeb"/>
              <w:rPr>
                <w:rFonts w:ascii="Arial" w:hAnsi="Arial" w:cs="Arial"/>
                <w:sz w:val="20"/>
                <w:szCs w:val="20"/>
              </w:rPr>
            </w:pPr>
            <w:r>
              <w:rPr>
                <w:rFonts w:ascii="Arial" w:hAnsi="Arial" w:cs="Arial"/>
                <w:sz w:val="20"/>
                <w:szCs w:val="20"/>
              </w:rPr>
              <w:t>Vous recherchez si un client AIRBUS existe dans votre base client.</w:t>
            </w:r>
          </w:p>
          <w:p w:rsidR="0026469C" w:rsidRDefault="0026469C" w:rsidP="00BC4965">
            <w:pPr>
              <w:pStyle w:val="NormalWeb"/>
              <w:rPr>
                <w:rFonts w:ascii="Arial" w:hAnsi="Arial" w:cs="Arial"/>
                <w:sz w:val="20"/>
                <w:szCs w:val="20"/>
              </w:rPr>
            </w:pPr>
            <w:r>
              <w:rPr>
                <w:rFonts w:ascii="Arial" w:hAnsi="Arial" w:cs="Arial"/>
                <w:sz w:val="20"/>
                <w:szCs w:val="20"/>
              </w:rPr>
              <w:t>Si non, vous le créez comme donneur d’ordre (0001).</w:t>
            </w:r>
          </w:p>
          <w:p w:rsidR="00BC4965" w:rsidRDefault="00BC4965" w:rsidP="00BC4965">
            <w:pPr>
              <w:pStyle w:val="NormalWeb"/>
              <w:rPr>
                <w:rFonts w:ascii="Arial" w:hAnsi="Arial" w:cs="Arial"/>
                <w:sz w:val="20"/>
                <w:szCs w:val="20"/>
              </w:rPr>
            </w:pPr>
            <w:r>
              <w:rPr>
                <w:rFonts w:ascii="Arial" w:hAnsi="Arial" w:cs="Arial"/>
                <w:sz w:val="20"/>
                <w:szCs w:val="20"/>
              </w:rPr>
              <w:t xml:space="preserve">Vous transférez cette commande </w:t>
            </w:r>
            <w:r w:rsidR="00B67BAF">
              <w:rPr>
                <w:rFonts w:ascii="Arial" w:hAnsi="Arial" w:cs="Arial"/>
                <w:sz w:val="20"/>
                <w:szCs w:val="20"/>
              </w:rPr>
              <w:t>au</w:t>
            </w:r>
            <w:r>
              <w:rPr>
                <w:rFonts w:ascii="Arial" w:hAnsi="Arial" w:cs="Arial"/>
                <w:sz w:val="20"/>
                <w:szCs w:val="20"/>
              </w:rPr>
              <w:t xml:space="preserve"> fournisseur SNECMA </w:t>
            </w:r>
            <w:r w:rsidR="00B67BAF">
              <w:rPr>
                <w:rFonts w:ascii="Arial" w:hAnsi="Arial" w:cs="Arial"/>
                <w:sz w:val="20"/>
                <w:szCs w:val="20"/>
              </w:rPr>
              <w:t xml:space="preserve">Le Havre </w:t>
            </w:r>
            <w:r>
              <w:rPr>
                <w:rFonts w:ascii="Arial" w:hAnsi="Arial" w:cs="Arial"/>
                <w:sz w:val="20"/>
                <w:szCs w:val="20"/>
              </w:rPr>
              <w:t xml:space="preserve">qui se chargera de l’envoie de cette marchandise à AIRBUS et vous les facturera. </w:t>
            </w:r>
          </w:p>
          <w:p w:rsidR="0026469C" w:rsidRDefault="0026469C" w:rsidP="0026469C">
            <w:pPr>
              <w:pStyle w:val="NormalWeb"/>
              <w:rPr>
                <w:rFonts w:ascii="Arial" w:hAnsi="Arial" w:cs="Arial"/>
                <w:sz w:val="20"/>
                <w:szCs w:val="20"/>
              </w:rPr>
            </w:pPr>
            <w:r>
              <w:rPr>
                <w:rFonts w:ascii="Arial" w:hAnsi="Arial" w:cs="Arial"/>
                <w:sz w:val="20"/>
                <w:szCs w:val="20"/>
              </w:rPr>
              <w:t>Vous recherchez si le fournisseur SNECMA existe dans votre base fournisseur.</w:t>
            </w:r>
          </w:p>
          <w:p w:rsidR="0026469C" w:rsidRDefault="0026469C" w:rsidP="00BC4965">
            <w:pPr>
              <w:pStyle w:val="NormalWeb"/>
              <w:rPr>
                <w:rFonts w:ascii="Arial" w:hAnsi="Arial" w:cs="Arial"/>
                <w:sz w:val="20"/>
                <w:szCs w:val="20"/>
              </w:rPr>
            </w:pPr>
            <w:r>
              <w:rPr>
                <w:rFonts w:ascii="Arial" w:hAnsi="Arial" w:cs="Arial"/>
                <w:sz w:val="20"/>
                <w:szCs w:val="20"/>
              </w:rPr>
              <w:t>Si non, vous le créez.</w:t>
            </w:r>
          </w:p>
          <w:p w:rsidR="0058368C" w:rsidRPr="0026469C" w:rsidRDefault="0058368C" w:rsidP="0058368C">
            <w:pPr>
              <w:spacing w:before="100" w:beforeAutospacing="1" w:after="100" w:afterAutospacing="1"/>
              <w:rPr>
                <w:rFonts w:ascii="Arial" w:hAnsi="Arial" w:cs="Arial"/>
              </w:rPr>
            </w:pPr>
            <w:r>
              <w:rPr>
                <w:rFonts w:ascii="Arial" w:hAnsi="Arial" w:cs="Arial"/>
                <w:b/>
                <w:bCs/>
              </w:rPr>
              <w:t xml:space="preserve">Rechercher un article avec </w:t>
            </w:r>
            <w:r>
              <w:rPr>
                <w:rFonts w:ascii="Arial" w:hAnsi="Arial" w:cs="Arial"/>
                <w:i/>
                <w:iCs/>
              </w:rPr>
              <w:t>Groupe de types de poste</w:t>
            </w:r>
            <w:r>
              <w:rPr>
                <w:rFonts w:ascii="Arial" w:hAnsi="Arial" w:cs="Arial"/>
                <w:b/>
                <w:bCs/>
              </w:rPr>
              <w:t xml:space="preserve"> à BANS</w:t>
            </w:r>
            <w:r>
              <w:rPr>
                <w:rFonts w:ascii="Arial" w:hAnsi="Arial" w:cs="Arial"/>
              </w:rPr>
              <w:t xml:space="preserve"> (</w:t>
            </w:r>
            <w:r w:rsidRPr="0026469C">
              <w:rPr>
                <w:rFonts w:ascii="Arial" w:hAnsi="Arial" w:cs="Arial"/>
              </w:rPr>
              <w:t>Gestion automatique des livraisons directes</w:t>
            </w:r>
            <w:r>
              <w:rPr>
                <w:rFonts w:ascii="Arial" w:hAnsi="Arial" w:cs="Arial"/>
              </w:rPr>
              <w:t>)</w:t>
            </w:r>
            <w:r w:rsidRPr="0026469C">
              <w:rPr>
                <w:rFonts w:ascii="Arial" w:hAnsi="Arial" w:cs="Arial"/>
              </w:rPr>
              <w:t xml:space="preserve">. </w:t>
            </w:r>
          </w:p>
          <w:p w:rsidR="0058368C" w:rsidRDefault="0058368C" w:rsidP="0058368C">
            <w:pPr>
              <w:pStyle w:val="NormalWeb"/>
              <w:rPr>
                <w:rFonts w:ascii="Arial" w:hAnsi="Arial" w:cs="Arial"/>
                <w:sz w:val="20"/>
                <w:szCs w:val="20"/>
              </w:rPr>
            </w:pPr>
            <w:r>
              <w:rPr>
                <w:rFonts w:ascii="Arial" w:hAnsi="Arial" w:cs="Arial"/>
                <w:sz w:val="20"/>
                <w:szCs w:val="20"/>
              </w:rPr>
              <w:t>Créer un nouvel article Sonde XMMCD24## par copie de l’article trouvé dans la branche Aéronautique. Vous adaptez les valeurs des zones à l’industrie aéronautique.</w:t>
            </w:r>
          </w:p>
          <w:p w:rsidR="00B67BAF" w:rsidRDefault="0058368C" w:rsidP="00BC4965">
            <w:pPr>
              <w:pStyle w:val="NormalWeb"/>
              <w:rPr>
                <w:rFonts w:ascii="Arial" w:hAnsi="Arial" w:cs="Arial"/>
                <w:sz w:val="20"/>
                <w:szCs w:val="20"/>
              </w:rPr>
            </w:pPr>
            <w:r>
              <w:rPr>
                <w:rFonts w:ascii="Arial" w:hAnsi="Arial" w:cs="Arial"/>
                <w:sz w:val="20"/>
                <w:szCs w:val="20"/>
              </w:rPr>
              <w:t xml:space="preserve">Vous entrez un enregistrement de condition PR00 pour le prix de la sonde. Pour ce client, ce </w:t>
            </w:r>
            <w:r w:rsidR="00B67BAF">
              <w:rPr>
                <w:rFonts w:ascii="Arial" w:hAnsi="Arial" w:cs="Arial"/>
                <w:sz w:val="20"/>
                <w:szCs w:val="20"/>
              </w:rPr>
              <w:t>sera de 100 EURO la pièce pour une durée d’un an.</w:t>
            </w:r>
          </w:p>
          <w:p w:rsidR="0058368C" w:rsidRDefault="0058368C" w:rsidP="0058368C">
            <w:pPr>
              <w:pStyle w:val="NormalWeb"/>
              <w:rPr>
                <w:rFonts w:ascii="Arial" w:hAnsi="Arial" w:cs="Arial"/>
                <w:sz w:val="20"/>
                <w:szCs w:val="20"/>
              </w:rPr>
            </w:pPr>
            <w:r>
              <w:rPr>
                <w:rFonts w:ascii="Arial" w:hAnsi="Arial" w:cs="Arial"/>
                <w:sz w:val="20"/>
                <w:szCs w:val="20"/>
              </w:rPr>
              <w:lastRenderedPageBreak/>
              <w:t xml:space="preserve">Ce prix sera calculé avec une remise client (K007) de 10,00 EURO d’une durée de 3 mois et une remise promotionnelle (KA00) de 10 % d’un mois. </w:t>
            </w:r>
          </w:p>
          <w:p w:rsidR="0058368C" w:rsidRPr="0058368C" w:rsidRDefault="00BC4965" w:rsidP="00BC4965">
            <w:pPr>
              <w:pStyle w:val="NormalWeb"/>
              <w:rPr>
                <w:rFonts w:ascii="Arial" w:hAnsi="Arial" w:cs="Arial"/>
                <w:sz w:val="20"/>
                <w:szCs w:val="20"/>
              </w:rPr>
            </w:pPr>
            <w:r>
              <w:rPr>
                <w:rFonts w:ascii="Arial" w:hAnsi="Arial" w:cs="Arial"/>
                <w:sz w:val="20"/>
                <w:szCs w:val="20"/>
              </w:rPr>
              <w:t>Vous allez donc créer une commande client  constituée d’un po</w:t>
            </w:r>
            <w:r w:rsidR="0026469C">
              <w:rPr>
                <w:rFonts w:ascii="Arial" w:hAnsi="Arial" w:cs="Arial"/>
                <w:sz w:val="20"/>
                <w:szCs w:val="20"/>
              </w:rPr>
              <w:t>ste de livraison directe (TAS)</w:t>
            </w:r>
            <w:r w:rsidR="00B67BAF">
              <w:rPr>
                <w:rFonts w:ascii="Arial" w:hAnsi="Arial" w:cs="Arial"/>
                <w:sz w:val="20"/>
                <w:szCs w:val="20"/>
              </w:rPr>
              <w:t xml:space="preserve"> pour 55 sondes.</w:t>
            </w:r>
          </w:p>
        </w:tc>
        <w:tc>
          <w:tcPr>
            <w:tcW w:w="992" w:type="dxa"/>
            <w:tcBorders>
              <w:top w:val="single" w:sz="4" w:space="0" w:color="auto"/>
              <w:left w:val="single" w:sz="4" w:space="0" w:color="auto"/>
              <w:bottom w:val="single" w:sz="4" w:space="0" w:color="auto"/>
              <w:right w:val="single" w:sz="4" w:space="0" w:color="auto"/>
            </w:tcBorders>
          </w:tcPr>
          <w:p w:rsidR="00BC4965" w:rsidRDefault="00BC4965" w:rsidP="0027783E">
            <w:pPr>
              <w:pStyle w:val="table"/>
              <w:rPr>
                <w:rFonts w:cs="Arial"/>
                <w:lang w:val="fr-FR"/>
              </w:rPr>
            </w:pPr>
            <w:r>
              <w:rPr>
                <w:rFonts w:cs="Arial"/>
                <w:lang w:val="fr-FR"/>
              </w:rPr>
              <w:lastRenderedPageBreak/>
              <w:t>1</w:t>
            </w:r>
          </w:p>
        </w:tc>
        <w:tc>
          <w:tcPr>
            <w:tcW w:w="2977" w:type="dxa"/>
            <w:tcBorders>
              <w:top w:val="single" w:sz="4" w:space="0" w:color="auto"/>
              <w:left w:val="single" w:sz="4" w:space="0" w:color="auto"/>
              <w:bottom w:val="single" w:sz="4" w:space="0" w:color="auto"/>
              <w:right w:val="single" w:sz="4" w:space="0" w:color="auto"/>
            </w:tcBorders>
          </w:tcPr>
          <w:p w:rsidR="00BC4965" w:rsidRPr="0058368C" w:rsidRDefault="00BC4965" w:rsidP="00DE00C0">
            <w:pPr>
              <w:pStyle w:val="table"/>
              <w:rPr>
                <w:rFonts w:cs="Arial"/>
                <w:lang w:val="fr-FR"/>
              </w:rPr>
            </w:pPr>
            <w:r w:rsidRPr="0058368C">
              <w:rPr>
                <w:rFonts w:cs="Arial"/>
                <w:lang w:val="fr-FR"/>
              </w:rPr>
              <w:t>Gestion des livraisons directes</w:t>
            </w:r>
          </w:p>
          <w:p w:rsidR="0026469C" w:rsidRPr="0058368C" w:rsidRDefault="0026469C" w:rsidP="00DE00C0">
            <w:pPr>
              <w:pStyle w:val="table"/>
              <w:rPr>
                <w:rFonts w:cs="Arial"/>
                <w:lang w:val="fr-FR"/>
              </w:rPr>
            </w:pPr>
          </w:p>
          <w:p w:rsidR="0026469C" w:rsidRPr="0058368C" w:rsidRDefault="0026469C" w:rsidP="00DE00C0">
            <w:pPr>
              <w:pStyle w:val="table"/>
              <w:rPr>
                <w:rFonts w:cs="Arial"/>
                <w:lang w:val="fr-FR"/>
              </w:rPr>
            </w:pPr>
            <w:r w:rsidRPr="0058368C">
              <w:rPr>
                <w:rFonts w:cs="Arial"/>
                <w:lang w:val="fr-FR"/>
              </w:rPr>
              <w:t>Création d'une livraison directe</w:t>
            </w:r>
          </w:p>
          <w:p w:rsidR="0058368C" w:rsidRPr="0001413E" w:rsidRDefault="0058368C" w:rsidP="00DE00C0">
            <w:pPr>
              <w:pStyle w:val="table"/>
              <w:rPr>
                <w:rFonts w:cs="Arial"/>
                <w:i/>
                <w:iCs/>
                <w:lang w:val="fr-FR"/>
              </w:rPr>
            </w:pPr>
            <w:r w:rsidRPr="0058368C">
              <w:rPr>
                <w:rFonts w:cs="Arial"/>
                <w:lang w:val="fr-FR"/>
              </w:rPr>
              <w:t>Conditions supplémentaires</w:t>
            </w:r>
          </w:p>
        </w:tc>
        <w:tc>
          <w:tcPr>
            <w:tcW w:w="3685" w:type="dxa"/>
            <w:tcBorders>
              <w:top w:val="single" w:sz="4" w:space="0" w:color="auto"/>
              <w:left w:val="single" w:sz="4" w:space="0" w:color="auto"/>
              <w:bottom w:val="single" w:sz="4" w:space="0" w:color="auto"/>
              <w:right w:val="single" w:sz="4" w:space="0" w:color="auto"/>
            </w:tcBorders>
          </w:tcPr>
          <w:p w:rsidR="00BC4965" w:rsidRDefault="00BC4965" w:rsidP="00311E3A">
            <w:pPr>
              <w:spacing w:before="60" w:after="60"/>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BC4965" w:rsidRPr="009C6343" w:rsidRDefault="00BC4965" w:rsidP="0027783E">
            <w:pPr>
              <w:pStyle w:val="table"/>
              <w:rPr>
                <w:rFonts w:ascii="Times New Roman" w:hAnsi="Times New Roman"/>
                <w:color w:val="000000"/>
                <w:sz w:val="22"/>
                <w:szCs w:val="22"/>
                <w:shd w:val="clear" w:color="auto" w:fill="FFFFFF"/>
                <w:lang w:val="fr-FR"/>
              </w:rPr>
            </w:pPr>
          </w:p>
        </w:tc>
      </w:tr>
    </w:tbl>
    <w:p w:rsidR="00BA0F0E" w:rsidRPr="009C6343" w:rsidRDefault="00BA0F0E" w:rsidP="00BA0F0E">
      <w:pPr>
        <w:pStyle w:val="table"/>
        <w:rPr>
          <w:rFonts w:ascii="Times New Roman" w:hAnsi="Times New Roman"/>
          <w:sz w:val="22"/>
          <w:szCs w:val="22"/>
          <w:lang w:val="fr-FR"/>
        </w:rPr>
      </w:pPr>
      <w:r w:rsidRPr="009C6343">
        <w:rPr>
          <w:rFonts w:ascii="Times New Roman" w:hAnsi="Times New Roman"/>
          <w:sz w:val="22"/>
          <w:szCs w:val="22"/>
          <w:lang w:val="fr-FR"/>
        </w:rPr>
        <w:lastRenderedPageBreak/>
        <w:tab/>
      </w:r>
      <w:r w:rsidRPr="009C6343">
        <w:rPr>
          <w:rFonts w:ascii="Times New Roman" w:hAnsi="Times New Roman"/>
          <w:sz w:val="22"/>
          <w:szCs w:val="22"/>
          <w:lang w:val="fr-FR"/>
        </w:rPr>
        <w:tab/>
      </w:r>
      <w:r w:rsidRPr="009C6343">
        <w:rPr>
          <w:rFonts w:ascii="Times New Roman" w:hAnsi="Times New Roman"/>
          <w:sz w:val="22"/>
          <w:szCs w:val="22"/>
          <w:lang w:val="fr-FR"/>
        </w:rPr>
        <w:tab/>
      </w:r>
      <w:r w:rsidRPr="009C6343">
        <w:rPr>
          <w:rFonts w:ascii="Times New Roman" w:hAnsi="Times New Roman"/>
          <w:sz w:val="22"/>
          <w:szCs w:val="22"/>
          <w:lang w:val="fr-FR"/>
        </w:rPr>
        <w:tab/>
      </w:r>
      <w:r w:rsidRPr="009C6343">
        <w:rPr>
          <w:rFonts w:ascii="Times New Roman" w:hAnsi="Times New Roman"/>
          <w:sz w:val="22"/>
          <w:szCs w:val="22"/>
          <w:lang w:val="fr-FR"/>
        </w:rPr>
        <w:tab/>
      </w:r>
      <w:r w:rsidRPr="009C6343">
        <w:rPr>
          <w:rFonts w:ascii="Times New Roman" w:hAnsi="Times New Roman"/>
          <w:sz w:val="22"/>
          <w:szCs w:val="22"/>
          <w:lang w:val="fr-FR"/>
        </w:rPr>
        <w:tab/>
      </w:r>
      <w:r w:rsidRPr="009C6343">
        <w:rPr>
          <w:rFonts w:ascii="Times New Roman" w:hAnsi="Times New Roman"/>
          <w:sz w:val="22"/>
          <w:szCs w:val="22"/>
          <w:lang w:val="fr-FR"/>
        </w:rPr>
        <w:sym w:font="Wingdings" w:char="F0E8"/>
      </w:r>
      <w:r w:rsidRPr="009C6343">
        <w:rPr>
          <w:rFonts w:ascii="Times New Roman" w:hAnsi="Times New Roman"/>
          <w:sz w:val="22"/>
          <w:szCs w:val="22"/>
          <w:lang w:val="fr-FR"/>
        </w:rPr>
        <w:t>Remplir obligatoirement  les étapes du test</w:t>
      </w:r>
    </w:p>
    <w:p w:rsidR="00BA0F0E" w:rsidRPr="009C6343" w:rsidRDefault="00BA0F0E" w:rsidP="00BA0F0E">
      <w:pPr>
        <w:pStyle w:val="table"/>
        <w:rPr>
          <w:rFonts w:ascii="Times New Roman" w:hAnsi="Times New Roman"/>
          <w:sz w:val="22"/>
          <w:szCs w:val="22"/>
          <w:lang w:val="fr-FR"/>
        </w:rPr>
      </w:pPr>
      <w:r w:rsidRPr="009C6343">
        <w:rPr>
          <w:rFonts w:ascii="Times New Roman" w:hAnsi="Times New Roman"/>
          <w:sz w:val="22"/>
          <w:szCs w:val="22"/>
          <w:lang w:val="fr-FR"/>
        </w:rPr>
        <w:tab/>
      </w:r>
      <w:r w:rsidRPr="009C6343">
        <w:rPr>
          <w:rFonts w:ascii="Times New Roman" w:hAnsi="Times New Roman"/>
          <w:sz w:val="22"/>
          <w:szCs w:val="22"/>
          <w:lang w:val="fr-FR"/>
        </w:rPr>
        <w:tab/>
        <w:t>2</w:t>
      </w:r>
      <w:r w:rsidRPr="009C6343">
        <w:rPr>
          <w:rFonts w:ascii="Times New Roman" w:hAnsi="Times New Roman"/>
          <w:sz w:val="22"/>
          <w:szCs w:val="22"/>
          <w:lang w:val="fr-FR"/>
        </w:rPr>
        <w:tab/>
        <w:t>-</w:t>
      </w:r>
      <w:r w:rsidRPr="009C6343">
        <w:rPr>
          <w:rFonts w:ascii="Times New Roman" w:hAnsi="Times New Roman"/>
          <w:sz w:val="22"/>
          <w:szCs w:val="22"/>
          <w:lang w:val="fr-FR"/>
        </w:rPr>
        <w:tab/>
        <w:t>Important :</w:t>
      </w:r>
      <w:r w:rsidRPr="009C6343">
        <w:rPr>
          <w:rFonts w:ascii="Times New Roman" w:hAnsi="Times New Roman"/>
          <w:sz w:val="22"/>
          <w:szCs w:val="22"/>
          <w:lang w:val="fr-FR"/>
        </w:rPr>
        <w:tab/>
        <w:t>Doit être testé ;</w:t>
      </w:r>
      <w:r w:rsidRPr="009C6343">
        <w:rPr>
          <w:rFonts w:ascii="Times New Roman" w:hAnsi="Times New Roman"/>
          <w:sz w:val="22"/>
          <w:szCs w:val="22"/>
          <w:lang w:val="fr-FR"/>
        </w:rPr>
        <w:tab/>
        <w:t xml:space="preserve">correspond à une situation courante ou récurrente </w:t>
      </w:r>
    </w:p>
    <w:p w:rsidR="00BA0F0E" w:rsidRPr="009C6343" w:rsidRDefault="00BA0F0E" w:rsidP="00BA0F0E">
      <w:pPr>
        <w:pStyle w:val="table"/>
        <w:rPr>
          <w:rFonts w:ascii="Times New Roman" w:hAnsi="Times New Roman"/>
          <w:sz w:val="22"/>
          <w:szCs w:val="22"/>
          <w:lang w:val="fr-FR"/>
        </w:rPr>
      </w:pPr>
      <w:r w:rsidRPr="009C6343">
        <w:rPr>
          <w:rFonts w:ascii="Times New Roman" w:hAnsi="Times New Roman"/>
          <w:sz w:val="22"/>
          <w:szCs w:val="22"/>
          <w:lang w:val="fr-FR"/>
        </w:rPr>
        <w:tab/>
      </w:r>
      <w:r w:rsidRPr="009C6343">
        <w:rPr>
          <w:rFonts w:ascii="Times New Roman" w:hAnsi="Times New Roman"/>
          <w:sz w:val="22"/>
          <w:szCs w:val="22"/>
          <w:lang w:val="fr-FR"/>
        </w:rPr>
        <w:tab/>
        <w:t>1</w:t>
      </w:r>
      <w:r w:rsidRPr="009C6343">
        <w:rPr>
          <w:rFonts w:ascii="Times New Roman" w:hAnsi="Times New Roman"/>
          <w:sz w:val="22"/>
          <w:szCs w:val="22"/>
          <w:lang w:val="fr-FR"/>
        </w:rPr>
        <w:tab/>
        <w:t>-</w:t>
      </w:r>
      <w:r w:rsidRPr="009C6343">
        <w:rPr>
          <w:rFonts w:ascii="Times New Roman" w:hAnsi="Times New Roman"/>
          <w:sz w:val="22"/>
          <w:szCs w:val="22"/>
          <w:lang w:val="fr-FR"/>
        </w:rPr>
        <w:tab/>
        <w:t>Utile :</w:t>
      </w:r>
      <w:r w:rsidRPr="009C6343">
        <w:rPr>
          <w:rFonts w:ascii="Times New Roman" w:hAnsi="Times New Roman"/>
          <w:sz w:val="22"/>
          <w:szCs w:val="22"/>
          <w:lang w:val="fr-FR"/>
        </w:rPr>
        <w:tab/>
      </w:r>
      <w:r w:rsidRPr="009C6343">
        <w:rPr>
          <w:rFonts w:ascii="Times New Roman" w:hAnsi="Times New Roman"/>
          <w:sz w:val="22"/>
          <w:szCs w:val="22"/>
          <w:lang w:val="fr-FR"/>
        </w:rPr>
        <w:tab/>
        <w:t>Doit être testé (si possible) : correspond à une situation exceptionnelle</w:t>
      </w:r>
    </w:p>
    <w:p w:rsidR="00BA0F0E" w:rsidRPr="009C6343" w:rsidRDefault="00BA0F0E" w:rsidP="009C2B50">
      <w:pPr>
        <w:rPr>
          <w:sz w:val="22"/>
          <w:szCs w:val="22"/>
        </w:rPr>
      </w:pPr>
    </w:p>
    <w:sectPr w:rsidR="00BA0F0E" w:rsidRPr="009C6343" w:rsidSect="0031392F">
      <w:headerReference w:type="default" r:id="rId73"/>
      <w:footerReference w:type="default" r:id="rId74"/>
      <w:pgSz w:w="16840" w:h="11907" w:orient="landscape" w:code="9"/>
      <w:pgMar w:top="567" w:right="1134" w:bottom="567" w:left="1134"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AA1" w:rsidRDefault="00801AA1">
      <w:r>
        <w:separator/>
      </w:r>
    </w:p>
  </w:endnote>
  <w:endnote w:type="continuationSeparator" w:id="0">
    <w:p w:rsidR="00801AA1" w:rsidRDefault="0080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9185"/>
      <w:gridCol w:w="1026"/>
    </w:tblGrid>
    <w:tr w:rsidR="005F2581" w:rsidTr="00947C7C">
      <w:trPr>
        <w:jc w:val="right"/>
      </w:trPr>
      <w:tc>
        <w:tcPr>
          <w:tcW w:w="0" w:type="auto"/>
        </w:tcPr>
        <w:p w:rsidR="005F2581" w:rsidRDefault="005F2581" w:rsidP="00947C7C">
          <w:pPr>
            <w:pStyle w:val="Pieddepage"/>
            <w:jc w:val="right"/>
          </w:pPr>
          <w:r w:rsidRPr="00345BF3">
            <w:t>www.sharesap.com  © Copyright. Tous droits réservés. Par Mickael QUESNOT, Consultant SAP</w:t>
          </w:r>
          <w:r>
            <w:t xml:space="preserve"> | Confidentiel</w:t>
          </w:r>
        </w:p>
      </w:tc>
      <w:tc>
        <w:tcPr>
          <w:tcW w:w="0" w:type="auto"/>
        </w:tcPr>
        <w:p w:rsidR="005F2581" w:rsidRDefault="003935A5" w:rsidP="00947C7C">
          <w:pPr>
            <w:pStyle w:val="Pieddepage"/>
            <w:jc w:val="right"/>
          </w:pPr>
          <w:r>
            <w:rPr>
              <w:noProof/>
            </w:rPr>
            <mc:AlternateContent>
              <mc:Choice Requires="wpg">
                <w:drawing>
                  <wp:inline distT="0" distB="0" distL="0" distR="0">
                    <wp:extent cx="495300" cy="481965"/>
                    <wp:effectExtent l="0" t="0" r="19050" b="133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5"/>
                              <a:chOff x="8754" y="11945"/>
                              <a:chExt cx="2880" cy="2859"/>
                            </a:xfrm>
                          </wpg:grpSpPr>
                          <wps:wsp>
                            <wps:cNvPr id="2" name="Rectangle 2"/>
                            <wps:cNvSpPr>
                              <a:spLocks noChangeArrowheads="1"/>
                            </wps:cNvSpPr>
                            <wps:spPr bwMode="auto">
                              <a:xfrm flipH="1">
                                <a:off x="10194" y="11945"/>
                                <a:ext cx="1440" cy="1440"/>
                              </a:xfrm>
                              <a:prstGeom prst="rect">
                                <a:avLst/>
                              </a:prstGeom>
                              <a:solidFill>
                                <a:srgbClr val="BFBFBF">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 name="Rectangle 3"/>
                            <wps:cNvSpPr>
                              <a:spLocks noChangeArrowheads="1"/>
                            </wps:cNvSpPr>
                            <wps:spPr bwMode="auto">
                              <a:xfrm flipH="1">
                                <a:off x="10194" y="13364"/>
                                <a:ext cx="1440" cy="1440"/>
                              </a:xfrm>
                              <a:prstGeom prst="rect">
                                <a:avLst/>
                              </a:prstGeom>
                              <a:solidFill>
                                <a:srgbClr val="C0504D"/>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 name="Rectangle 4"/>
                            <wps:cNvSpPr>
                              <a:spLocks noChangeArrowheads="1"/>
                            </wps:cNvSpPr>
                            <wps:spPr bwMode="auto">
                              <a:xfrm flipH="1">
                                <a:off x="8754" y="13364"/>
                                <a:ext cx="1440" cy="1440"/>
                              </a:xfrm>
                              <a:prstGeom prst="rect">
                                <a:avLst/>
                              </a:prstGeom>
                              <a:solidFill>
                                <a:srgbClr val="BFBFBF">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inline>
                </w:drawing>
              </mc:Choice>
              <mc:Fallback>
                <w:pict>
                  <v:group id="Group 1"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">
                    <v:rect id="Rectangle 2"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MdsIA&#10;AADaAAAADwAAAGRycy9kb3ducmV2LnhtbESPT2sCMRTE7wW/Q3iFXoomCi26NYp/KPRUqHrx9ti8&#10;bpZuXpbNc91++0YQehxm5jfMcj2ERvXUpTqyhenEgCIuo6u5snA6vo/noJIgO2wik4VfSrBejR6W&#10;WLh45S/qD1KpDOFUoAUv0hZap9JTwDSJLXH2vmMXULLsKu06vGZ4aPTMmFcdsOa84LGlnafy53AJ&#10;FoyT9HLut34jn1rv62d3aszC2qfHYfMGSmiQ//C9/eEszOB2Jd8A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O4x2wgAAANoAAAAPAAAAAAAAAAAAAAAAAJgCAABkcnMvZG93&#10;bnJldi54bWxQSwUGAAAAAAQABAD1AAAAhwMAAAAA&#10;" fillcolor="#bfbfbf" strokecolor="white" strokeweight="1pt">
                      <v:fill opacity="32896f"/>
                      <v:shadow color="#d8d8d8" offset="3pt,3pt"/>
                    </v:rect>
                    <v:rect id="Rectangle 3"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xP+b8A&#10;AADaAAAADwAAAGRycy9kb3ducmV2LnhtbESP0YrCMBRE34X9h3AXfNN0FWXpGkWElfok6n7A3eba&#10;FJubkqRa/94Igo/DzJxhFqveNuJKPtSOFXyNMxDEpdM1Vwr+Tr+jbxAhImtsHJOCOwVYLT8GC8y1&#10;u/GBrsdYiQThkKMCE2ObSxlKQxbD2LXEyTs7bzEm6SupPd4S3DZykmVzabHmtGCwpY2h8nLsrALS&#10;26L53/O83py7GRdem+kuKjX87Nc/ICL18R1+tQutYArPK+kGyO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7E/5vwAAANoAAAAPAAAAAAAAAAAAAAAAAJgCAABkcnMvZG93bnJl&#10;di54bWxQSwUGAAAAAAQABAD1AAAAhAMAAAAA&#10;" fillcolor="#c0504d" strokecolor="white" strokeweight="1pt">
                      <v:shadow color="#d8d8d8" offset="3pt,3pt"/>
                    </v:rect>
                    <v:rect id="Rectangle 4"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6xmcMA&#10;AADaAAAADwAAAGRycy9kb3ducmV2LnhtbESPzWrDMBCE74W8g9hALiWREtqQulFCmlDoqZCfS2+L&#10;tbVMrJWxto779lWh0OMwM98w6+0QGtVTl+rIFuYzA4q4jK7mysLl/DpdgUqC7LCJTBa+KcF2M7pb&#10;Y+HijY/Un6RSGcKpQAtepC20TqWngGkWW+LsfcYuoGTZVdp1eMvw0OiFMUsdsOa84LGlvafyevoK&#10;FoyT9PjRv/idvGt9qO/dpTFP1k7Gw+4ZlNAg/+G/9puz8AC/V/IN0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6xmcMAAADaAAAADwAAAAAAAAAAAAAAAACYAgAAZHJzL2Rv&#10;d25yZXYueG1sUEsFBgAAAAAEAAQA9QAAAIgDAAAAAA==&#10;" fillcolor="#bfbfbf" strokecolor="white" strokeweight="1pt">
                      <v:fill opacity="32896f"/>
                      <v:shadow color="#d8d8d8" offset="3pt,3pt"/>
                    </v:rect>
                    <w10:anchorlock/>
                  </v:group>
                </w:pict>
              </mc:Fallback>
            </mc:AlternateContent>
          </w:r>
        </w:p>
      </w:tc>
    </w:tr>
  </w:tbl>
  <w:p w:rsidR="005F2581" w:rsidRDefault="005F2581">
    <w:pPr>
      <w:pStyle w:val="Pieddepage"/>
      <w:tabs>
        <w:tab w:val="clear" w:pos="4819"/>
        <w:tab w:val="clear" w:pos="9071"/>
        <w:tab w:val="center" w:pos="326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AA1" w:rsidRDefault="00801AA1">
      <w:r>
        <w:separator/>
      </w:r>
    </w:p>
  </w:footnote>
  <w:footnote w:type="continuationSeparator" w:id="0">
    <w:p w:rsidR="00801AA1" w:rsidRDefault="00801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8221"/>
      <w:gridCol w:w="3119"/>
    </w:tblGrid>
    <w:tr w:rsidR="005F2581" w:rsidRPr="00720F6B">
      <w:trPr>
        <w:trHeight w:val="1268"/>
      </w:trPr>
      <w:tc>
        <w:tcPr>
          <w:tcW w:w="3331" w:type="dxa"/>
        </w:tcPr>
        <w:p w:rsidR="005F2581" w:rsidRPr="00FC7056" w:rsidRDefault="003935A5" w:rsidP="00720F6B">
          <w:pPr>
            <w:pStyle w:val="En-tte"/>
            <w:spacing w:before="240"/>
            <w:jc w:val="center"/>
            <w:rPr>
              <w:lang w:val="en-US"/>
            </w:rPr>
          </w:pPr>
          <w:r>
            <w:rPr>
              <w:noProof/>
            </w:rPr>
            <mc:AlternateContent>
              <mc:Choice Requires="wps">
                <w:drawing>
                  <wp:anchor distT="0" distB="0" distL="114300" distR="114300" simplePos="0" relativeHeight="2" behindDoc="0" locked="0" layoutInCell="0" allowOverlap="1">
                    <wp:simplePos x="0" y="0"/>
                    <wp:positionH relativeFrom="page">
                      <wp:posOffset>10039985</wp:posOffset>
                    </wp:positionH>
                    <wp:positionV relativeFrom="page">
                      <wp:posOffset>1584960</wp:posOffset>
                    </wp:positionV>
                    <wp:extent cx="581025" cy="409575"/>
                    <wp:effectExtent l="0" t="0" r="9525" b="952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4F81BD"/>
                                  </a:solidFill>
                                  <a:miter lim="800000"/>
                                  <a:headEnd/>
                                  <a:tailEnd/>
                                </a14:hiddenLine>
                              </a:ext>
                            </a:extLst>
                          </wps:spPr>
                          <wps:txbx>
                            <w:txbxContent>
                              <w:p w:rsidR="005F2581" w:rsidRPr="008D3C40" w:rsidRDefault="005F2581">
                                <w:pPr>
                                  <w:pStyle w:val="Pieddepage"/>
                                  <w:jc w:val="center"/>
                                  <w:rPr>
                                    <w:color w:val="FFFFFF"/>
                                  </w:rPr>
                                </w:pPr>
                                <w:r>
                                  <w:fldChar w:fldCharType="begin"/>
                                </w:r>
                                <w:r>
                                  <w:instrText xml:space="preserve"> PAGE   \* MERGEFORMAT </w:instrText>
                                </w:r>
                                <w:r>
                                  <w:fldChar w:fldCharType="separate"/>
                                </w:r>
                                <w:r w:rsidR="003935A5" w:rsidRPr="003935A5">
                                  <w:rPr>
                                    <w:noProof/>
                                    <w:color w:val="FFFFFF"/>
                                  </w:rPr>
                                  <w:t>1</w:t>
                                </w:r>
                                <w:r>
                                  <w:rPr>
                                    <w:noProof/>
                                    <w:color w:val="FFFFFF"/>
                                  </w:rPr>
                                  <w:fldChar w:fldCharType="end"/>
                                </w:r>
                              </w:p>
                              <w:p w:rsidR="005F2581" w:rsidRDefault="005F2581"/>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26" type="#_x0000_t13" style="position:absolute;left:0;text-align:left;margin-left:790.55pt;margin-top:124.8pt;width:45.75pt;height:32.25pt;rotation:180;z-index: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" o:allowincell="f" adj="13609,5370" fillcolor="#c0504d" stroked="f" strokecolor="#4f81bd">
                    <v:textbox inset=",0,,0">
                      <w:txbxContent>
                        <w:p w:rsidR="005F2581" w:rsidRPr="008D3C40" w:rsidRDefault="005F2581">
                          <w:pPr>
                            <w:pStyle w:val="Pieddepage"/>
                            <w:jc w:val="center"/>
                            <w:rPr>
                              <w:color w:val="FFFFFF"/>
                            </w:rPr>
                          </w:pPr>
                          <w:r>
                            <w:fldChar w:fldCharType="begin"/>
                          </w:r>
                          <w:r>
                            <w:instrText xml:space="preserve"> PAGE   \* MERGEFORMAT </w:instrText>
                          </w:r>
                          <w:r>
                            <w:fldChar w:fldCharType="separate"/>
                          </w:r>
                          <w:r w:rsidR="003935A5" w:rsidRPr="003935A5">
                            <w:rPr>
                              <w:noProof/>
                              <w:color w:val="FFFFFF"/>
                            </w:rPr>
                            <w:t>1</w:t>
                          </w:r>
                          <w:r>
                            <w:rPr>
                              <w:noProof/>
                              <w:color w:val="FFFFFF"/>
                            </w:rPr>
                            <w:fldChar w:fldCharType="end"/>
                          </w:r>
                        </w:p>
                        <w:p w:rsidR="005F2581" w:rsidRDefault="005F2581"/>
                      </w:txbxContent>
                    </v:textbox>
                    <w10:wrap anchorx="page" anchory="page"/>
                  </v:shape>
                </w:pict>
              </mc:Fallback>
            </mc:AlternateContent>
          </w:r>
        </w:p>
      </w:tc>
      <w:tc>
        <w:tcPr>
          <w:tcW w:w="8221" w:type="dxa"/>
        </w:tcPr>
        <w:p w:rsidR="005F2581" w:rsidRPr="00312863" w:rsidRDefault="005F2581">
          <w:pPr>
            <w:pStyle w:val="en-tteSymris"/>
            <w:spacing w:before="120"/>
            <w:rPr>
              <w:b/>
            </w:rPr>
          </w:pPr>
          <w:r w:rsidRPr="00312863">
            <w:rPr>
              <w:b/>
            </w:rPr>
            <w:t xml:space="preserve">Plan de test : </w:t>
          </w:r>
        </w:p>
        <w:p w:rsidR="005F2581" w:rsidRPr="00C1469C" w:rsidRDefault="00801AA1" w:rsidP="002A24E7">
          <w:pPr>
            <w:jc w:val="center"/>
            <w:rPr>
              <w:b/>
            </w:rPr>
          </w:pPr>
          <w:r>
            <w:fldChar w:fldCharType="begin"/>
          </w:r>
          <w:r>
            <w:instrText xml:space="preserve"> FILENAME  \* Upper  \* MERGEFORMAT </w:instrText>
          </w:r>
          <w:r>
            <w:fldChar w:fldCharType="separate"/>
          </w:r>
          <w:r w:rsidR="003935A5" w:rsidRPr="003935A5">
            <w:rPr>
              <w:b/>
              <w:noProof/>
            </w:rPr>
            <w:t>EX_SAP_JEUX DE TESTS MM</w:t>
          </w:r>
          <w:r w:rsidR="003935A5">
            <w:rPr>
              <w:noProof/>
            </w:rPr>
            <w:t>, PP, SD, WM_V5.DOCX</w:t>
          </w:r>
          <w:r>
            <w:rPr>
              <w:noProof/>
            </w:rPr>
            <w:fldChar w:fldCharType="end"/>
          </w:r>
        </w:p>
      </w:tc>
      <w:tc>
        <w:tcPr>
          <w:tcW w:w="3119" w:type="dxa"/>
        </w:tcPr>
        <w:p w:rsidR="005F2581" w:rsidRPr="00312863" w:rsidRDefault="005F2581">
          <w:pPr>
            <w:pStyle w:val="en-tteSymris"/>
            <w:spacing w:before="360"/>
            <w:rPr>
              <w:b/>
            </w:rPr>
          </w:pPr>
        </w:p>
      </w:tc>
    </w:tr>
  </w:tbl>
  <w:p w:rsidR="005F2581" w:rsidRPr="00312863" w:rsidRDefault="005F2581">
    <w:pPr>
      <w:pStyle w:val="En-tte"/>
    </w:pPr>
  </w:p>
  <w:p w:rsidR="005F2581" w:rsidRPr="00312863" w:rsidRDefault="005F258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7FB"/>
    <w:multiLevelType w:val="multilevel"/>
    <w:tmpl w:val="4E64A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2F21E6"/>
    <w:multiLevelType w:val="multilevel"/>
    <w:tmpl w:val="41EC7C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E87092"/>
    <w:multiLevelType w:val="multilevel"/>
    <w:tmpl w:val="C6D69D2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734ED"/>
    <w:multiLevelType w:val="multilevel"/>
    <w:tmpl w:val="47B45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469F2"/>
    <w:multiLevelType w:val="multilevel"/>
    <w:tmpl w:val="5BB6C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1B7119"/>
    <w:multiLevelType w:val="multilevel"/>
    <w:tmpl w:val="40627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3E1E8E"/>
    <w:multiLevelType w:val="multilevel"/>
    <w:tmpl w:val="BDCCD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9E37BD"/>
    <w:multiLevelType w:val="multilevel"/>
    <w:tmpl w:val="17D48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D87BCF"/>
    <w:multiLevelType w:val="multilevel"/>
    <w:tmpl w:val="0DC0E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D2E4D8C"/>
    <w:multiLevelType w:val="hybridMultilevel"/>
    <w:tmpl w:val="7574712A"/>
    <w:lvl w:ilvl="0" w:tplc="1FF0896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644646A"/>
    <w:multiLevelType w:val="hybridMultilevel"/>
    <w:tmpl w:val="2B302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C6A397C"/>
    <w:multiLevelType w:val="multilevel"/>
    <w:tmpl w:val="331647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093069"/>
    <w:multiLevelType w:val="multilevel"/>
    <w:tmpl w:val="E352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99292E"/>
    <w:multiLevelType w:val="hybridMultilevel"/>
    <w:tmpl w:val="18FA9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D7177CB"/>
    <w:multiLevelType w:val="multilevel"/>
    <w:tmpl w:val="D44E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C50A13"/>
    <w:multiLevelType w:val="multilevel"/>
    <w:tmpl w:val="7DE65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D04681"/>
    <w:multiLevelType w:val="singleLevel"/>
    <w:tmpl w:val="13A01D1A"/>
    <w:lvl w:ilvl="0">
      <w:start w:val="12"/>
      <w:numFmt w:val="bullet"/>
      <w:lvlText w:val="-"/>
      <w:lvlJc w:val="left"/>
      <w:pPr>
        <w:tabs>
          <w:tab w:val="num" w:pos="420"/>
        </w:tabs>
        <w:ind w:left="420" w:hanging="360"/>
      </w:pPr>
      <w:rPr>
        <w:rFonts w:ascii="Times New Roman" w:hAnsi="Times New Roman" w:hint="default"/>
      </w:rPr>
    </w:lvl>
  </w:abstractNum>
  <w:abstractNum w:abstractNumId="17">
    <w:nsid w:val="5E8A273B"/>
    <w:multiLevelType w:val="multilevel"/>
    <w:tmpl w:val="69287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0667BB0"/>
    <w:multiLevelType w:val="hybridMultilevel"/>
    <w:tmpl w:val="A35C978A"/>
    <w:lvl w:ilvl="0" w:tplc="26342630">
      <w:start w:val="1"/>
      <w:numFmt w:val="bullet"/>
      <w:lvlText w:val="•"/>
      <w:lvlJc w:val="left"/>
      <w:pPr>
        <w:tabs>
          <w:tab w:val="num" w:pos="720"/>
        </w:tabs>
        <w:ind w:left="720" w:hanging="360"/>
      </w:pPr>
      <w:rPr>
        <w:rFonts w:ascii="Arial" w:hAnsi="Arial" w:hint="default"/>
      </w:rPr>
    </w:lvl>
    <w:lvl w:ilvl="1" w:tplc="7B32C040">
      <w:start w:val="1019"/>
      <w:numFmt w:val="bullet"/>
      <w:lvlText w:val="•"/>
      <w:lvlJc w:val="left"/>
      <w:pPr>
        <w:tabs>
          <w:tab w:val="num" w:pos="1440"/>
        </w:tabs>
        <w:ind w:left="1440" w:hanging="360"/>
      </w:pPr>
      <w:rPr>
        <w:rFonts w:ascii="Arial" w:hAnsi="Arial" w:hint="default"/>
      </w:rPr>
    </w:lvl>
    <w:lvl w:ilvl="2" w:tplc="E73EE21A" w:tentative="1">
      <w:start w:val="1"/>
      <w:numFmt w:val="bullet"/>
      <w:lvlText w:val="•"/>
      <w:lvlJc w:val="left"/>
      <w:pPr>
        <w:tabs>
          <w:tab w:val="num" w:pos="2160"/>
        </w:tabs>
        <w:ind w:left="2160" w:hanging="360"/>
      </w:pPr>
      <w:rPr>
        <w:rFonts w:ascii="Arial" w:hAnsi="Arial" w:hint="default"/>
      </w:rPr>
    </w:lvl>
    <w:lvl w:ilvl="3" w:tplc="83D60F68" w:tentative="1">
      <w:start w:val="1"/>
      <w:numFmt w:val="bullet"/>
      <w:lvlText w:val="•"/>
      <w:lvlJc w:val="left"/>
      <w:pPr>
        <w:tabs>
          <w:tab w:val="num" w:pos="2880"/>
        </w:tabs>
        <w:ind w:left="2880" w:hanging="360"/>
      </w:pPr>
      <w:rPr>
        <w:rFonts w:ascii="Arial" w:hAnsi="Arial" w:hint="default"/>
      </w:rPr>
    </w:lvl>
    <w:lvl w:ilvl="4" w:tplc="578E53D4" w:tentative="1">
      <w:start w:val="1"/>
      <w:numFmt w:val="bullet"/>
      <w:lvlText w:val="•"/>
      <w:lvlJc w:val="left"/>
      <w:pPr>
        <w:tabs>
          <w:tab w:val="num" w:pos="3600"/>
        </w:tabs>
        <w:ind w:left="3600" w:hanging="360"/>
      </w:pPr>
      <w:rPr>
        <w:rFonts w:ascii="Arial" w:hAnsi="Arial" w:hint="default"/>
      </w:rPr>
    </w:lvl>
    <w:lvl w:ilvl="5" w:tplc="58E83344" w:tentative="1">
      <w:start w:val="1"/>
      <w:numFmt w:val="bullet"/>
      <w:lvlText w:val="•"/>
      <w:lvlJc w:val="left"/>
      <w:pPr>
        <w:tabs>
          <w:tab w:val="num" w:pos="4320"/>
        </w:tabs>
        <w:ind w:left="4320" w:hanging="360"/>
      </w:pPr>
      <w:rPr>
        <w:rFonts w:ascii="Arial" w:hAnsi="Arial" w:hint="default"/>
      </w:rPr>
    </w:lvl>
    <w:lvl w:ilvl="6" w:tplc="1D9C2B00" w:tentative="1">
      <w:start w:val="1"/>
      <w:numFmt w:val="bullet"/>
      <w:lvlText w:val="•"/>
      <w:lvlJc w:val="left"/>
      <w:pPr>
        <w:tabs>
          <w:tab w:val="num" w:pos="5040"/>
        </w:tabs>
        <w:ind w:left="5040" w:hanging="360"/>
      </w:pPr>
      <w:rPr>
        <w:rFonts w:ascii="Arial" w:hAnsi="Arial" w:hint="default"/>
      </w:rPr>
    </w:lvl>
    <w:lvl w:ilvl="7" w:tplc="04AA26BE" w:tentative="1">
      <w:start w:val="1"/>
      <w:numFmt w:val="bullet"/>
      <w:lvlText w:val="•"/>
      <w:lvlJc w:val="left"/>
      <w:pPr>
        <w:tabs>
          <w:tab w:val="num" w:pos="5760"/>
        </w:tabs>
        <w:ind w:left="5760" w:hanging="360"/>
      </w:pPr>
      <w:rPr>
        <w:rFonts w:ascii="Arial" w:hAnsi="Arial" w:hint="default"/>
      </w:rPr>
    </w:lvl>
    <w:lvl w:ilvl="8" w:tplc="CEB46FC6" w:tentative="1">
      <w:start w:val="1"/>
      <w:numFmt w:val="bullet"/>
      <w:lvlText w:val="•"/>
      <w:lvlJc w:val="left"/>
      <w:pPr>
        <w:tabs>
          <w:tab w:val="num" w:pos="6480"/>
        </w:tabs>
        <w:ind w:left="6480" w:hanging="360"/>
      </w:pPr>
      <w:rPr>
        <w:rFonts w:ascii="Arial" w:hAnsi="Arial" w:hint="default"/>
      </w:rPr>
    </w:lvl>
  </w:abstractNum>
  <w:abstractNum w:abstractNumId="19">
    <w:nsid w:val="618613F4"/>
    <w:multiLevelType w:val="hybridMultilevel"/>
    <w:tmpl w:val="4240E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2240D90"/>
    <w:multiLevelType w:val="multilevel"/>
    <w:tmpl w:val="12DC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23533C0"/>
    <w:multiLevelType w:val="multilevel"/>
    <w:tmpl w:val="13F62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55F21FF"/>
    <w:multiLevelType w:val="multilevel"/>
    <w:tmpl w:val="F8A680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62E030D"/>
    <w:multiLevelType w:val="multilevel"/>
    <w:tmpl w:val="831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8664655"/>
    <w:multiLevelType w:val="multilevel"/>
    <w:tmpl w:val="E3A24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13"/>
  </w:num>
  <w:num w:numId="4">
    <w:abstractNumId w:val="18"/>
  </w:num>
  <w:num w:numId="5">
    <w:abstractNumId w:val="8"/>
  </w:num>
  <w:num w:numId="6">
    <w:abstractNumId w:val="10"/>
  </w:num>
  <w:num w:numId="7">
    <w:abstractNumId w:val="19"/>
  </w:num>
  <w:num w:numId="8">
    <w:abstractNumId w:val="17"/>
  </w:num>
  <w:num w:numId="9">
    <w:abstractNumId w:val="23"/>
  </w:num>
  <w:num w:numId="10">
    <w:abstractNumId w:val="24"/>
  </w:num>
  <w:num w:numId="11">
    <w:abstractNumId w:val="7"/>
  </w:num>
  <w:num w:numId="12">
    <w:abstractNumId w:val="21"/>
  </w:num>
  <w:num w:numId="13">
    <w:abstractNumId w:val="5"/>
  </w:num>
  <w:num w:numId="14">
    <w:abstractNumId w:val="6"/>
  </w:num>
  <w:num w:numId="15">
    <w:abstractNumId w:val="4"/>
  </w:num>
  <w:num w:numId="16">
    <w:abstractNumId w:val="20"/>
  </w:num>
  <w:num w:numId="17">
    <w:abstractNumId w:val="0"/>
  </w:num>
  <w:num w:numId="18">
    <w:abstractNumId w:val="12"/>
  </w:num>
  <w:num w:numId="19">
    <w:abstractNumId w:val="1"/>
  </w:num>
  <w:num w:numId="20">
    <w:abstractNumId w:val="3"/>
  </w:num>
  <w:num w:numId="21">
    <w:abstractNumId w:val="22"/>
  </w:num>
  <w:num w:numId="22">
    <w:abstractNumId w:val="11"/>
  </w:num>
  <w:num w:numId="23">
    <w:abstractNumId w:val="14"/>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682"/>
    <w:rsid w:val="00000010"/>
    <w:rsid w:val="00001F38"/>
    <w:rsid w:val="0001413E"/>
    <w:rsid w:val="0003714F"/>
    <w:rsid w:val="00042B32"/>
    <w:rsid w:val="00050015"/>
    <w:rsid w:val="00050AC9"/>
    <w:rsid w:val="0005629F"/>
    <w:rsid w:val="00061DED"/>
    <w:rsid w:val="00063C80"/>
    <w:rsid w:val="000953FE"/>
    <w:rsid w:val="000A79E1"/>
    <w:rsid w:val="000B136D"/>
    <w:rsid w:val="000C0077"/>
    <w:rsid w:val="000C2EDD"/>
    <w:rsid w:val="000C392C"/>
    <w:rsid w:val="000C5D61"/>
    <w:rsid w:val="000C78B7"/>
    <w:rsid w:val="000D07D6"/>
    <w:rsid w:val="000D4867"/>
    <w:rsid w:val="000D4CFB"/>
    <w:rsid w:val="000F06A2"/>
    <w:rsid w:val="00104759"/>
    <w:rsid w:val="00115041"/>
    <w:rsid w:val="00172B73"/>
    <w:rsid w:val="001730EA"/>
    <w:rsid w:val="00184A1D"/>
    <w:rsid w:val="001954B4"/>
    <w:rsid w:val="001D3C59"/>
    <w:rsid w:val="002077E5"/>
    <w:rsid w:val="002209FF"/>
    <w:rsid w:val="00241B76"/>
    <w:rsid w:val="0026469C"/>
    <w:rsid w:val="00277000"/>
    <w:rsid w:val="0027783E"/>
    <w:rsid w:val="002834EF"/>
    <w:rsid w:val="00284BD3"/>
    <w:rsid w:val="00294D7F"/>
    <w:rsid w:val="002A0ABA"/>
    <w:rsid w:val="002A1774"/>
    <w:rsid w:val="002A24E7"/>
    <w:rsid w:val="002B2E31"/>
    <w:rsid w:val="002D362D"/>
    <w:rsid w:val="002E319D"/>
    <w:rsid w:val="002F066E"/>
    <w:rsid w:val="00311E3A"/>
    <w:rsid w:val="00312863"/>
    <w:rsid w:val="0031392F"/>
    <w:rsid w:val="003150C8"/>
    <w:rsid w:val="0032315A"/>
    <w:rsid w:val="00323438"/>
    <w:rsid w:val="00323B0C"/>
    <w:rsid w:val="00344D86"/>
    <w:rsid w:val="00384C96"/>
    <w:rsid w:val="00391AE6"/>
    <w:rsid w:val="003935A5"/>
    <w:rsid w:val="003A1675"/>
    <w:rsid w:val="003A2503"/>
    <w:rsid w:val="003D523B"/>
    <w:rsid w:val="003F7D06"/>
    <w:rsid w:val="00401C67"/>
    <w:rsid w:val="00402C91"/>
    <w:rsid w:val="00403BFA"/>
    <w:rsid w:val="00414350"/>
    <w:rsid w:val="00416B9A"/>
    <w:rsid w:val="00426CF3"/>
    <w:rsid w:val="0044693D"/>
    <w:rsid w:val="004479CE"/>
    <w:rsid w:val="00460361"/>
    <w:rsid w:val="00471287"/>
    <w:rsid w:val="00475B6C"/>
    <w:rsid w:val="00482EA0"/>
    <w:rsid w:val="00491A92"/>
    <w:rsid w:val="004B6234"/>
    <w:rsid w:val="004C0582"/>
    <w:rsid w:val="0053044B"/>
    <w:rsid w:val="00532087"/>
    <w:rsid w:val="00544A35"/>
    <w:rsid w:val="00571717"/>
    <w:rsid w:val="0058368C"/>
    <w:rsid w:val="005901A0"/>
    <w:rsid w:val="00596369"/>
    <w:rsid w:val="005A13FC"/>
    <w:rsid w:val="005C3E49"/>
    <w:rsid w:val="005D1A8F"/>
    <w:rsid w:val="005E75A2"/>
    <w:rsid w:val="005F2581"/>
    <w:rsid w:val="0060286E"/>
    <w:rsid w:val="006336F6"/>
    <w:rsid w:val="00637B75"/>
    <w:rsid w:val="0064772B"/>
    <w:rsid w:val="0069252E"/>
    <w:rsid w:val="0069680E"/>
    <w:rsid w:val="006A1377"/>
    <w:rsid w:val="006A2E0A"/>
    <w:rsid w:val="006D14EF"/>
    <w:rsid w:val="006D3FA5"/>
    <w:rsid w:val="006D7D1C"/>
    <w:rsid w:val="006E534A"/>
    <w:rsid w:val="00701A9B"/>
    <w:rsid w:val="00714AF2"/>
    <w:rsid w:val="00720F6B"/>
    <w:rsid w:val="00733418"/>
    <w:rsid w:val="007356AD"/>
    <w:rsid w:val="00740FC9"/>
    <w:rsid w:val="00747F5E"/>
    <w:rsid w:val="00754F20"/>
    <w:rsid w:val="007944C4"/>
    <w:rsid w:val="00796392"/>
    <w:rsid w:val="007A0DBB"/>
    <w:rsid w:val="007A3781"/>
    <w:rsid w:val="007B2DE4"/>
    <w:rsid w:val="007B3686"/>
    <w:rsid w:val="007B7650"/>
    <w:rsid w:val="007B7B97"/>
    <w:rsid w:val="007C764A"/>
    <w:rsid w:val="007D32D2"/>
    <w:rsid w:val="007F37B6"/>
    <w:rsid w:val="007F62C2"/>
    <w:rsid w:val="00801AA1"/>
    <w:rsid w:val="00833F04"/>
    <w:rsid w:val="008426BC"/>
    <w:rsid w:val="00881BC4"/>
    <w:rsid w:val="00884995"/>
    <w:rsid w:val="00893B43"/>
    <w:rsid w:val="008C2E4B"/>
    <w:rsid w:val="008D0391"/>
    <w:rsid w:val="008D3C40"/>
    <w:rsid w:val="008D6B11"/>
    <w:rsid w:val="008E2E52"/>
    <w:rsid w:val="008E70C9"/>
    <w:rsid w:val="008F0737"/>
    <w:rsid w:val="008F7D6E"/>
    <w:rsid w:val="00906F94"/>
    <w:rsid w:val="0091406D"/>
    <w:rsid w:val="0092405E"/>
    <w:rsid w:val="0092645D"/>
    <w:rsid w:val="0093161B"/>
    <w:rsid w:val="00932336"/>
    <w:rsid w:val="00936AD6"/>
    <w:rsid w:val="00947C7C"/>
    <w:rsid w:val="00982DA0"/>
    <w:rsid w:val="009874DC"/>
    <w:rsid w:val="0098756F"/>
    <w:rsid w:val="00995B52"/>
    <w:rsid w:val="009A2DFE"/>
    <w:rsid w:val="009A6C41"/>
    <w:rsid w:val="009C2B50"/>
    <w:rsid w:val="009C2F8E"/>
    <w:rsid w:val="009C6343"/>
    <w:rsid w:val="009D5396"/>
    <w:rsid w:val="00A044D2"/>
    <w:rsid w:val="00A10804"/>
    <w:rsid w:val="00A26825"/>
    <w:rsid w:val="00A35CD2"/>
    <w:rsid w:val="00A37DA7"/>
    <w:rsid w:val="00A44F85"/>
    <w:rsid w:val="00A529D9"/>
    <w:rsid w:val="00A57F8D"/>
    <w:rsid w:val="00A82553"/>
    <w:rsid w:val="00A84A04"/>
    <w:rsid w:val="00A85D28"/>
    <w:rsid w:val="00A9529D"/>
    <w:rsid w:val="00A97268"/>
    <w:rsid w:val="00AC4A1A"/>
    <w:rsid w:val="00AD521B"/>
    <w:rsid w:val="00AD57BD"/>
    <w:rsid w:val="00AD65A6"/>
    <w:rsid w:val="00AE5924"/>
    <w:rsid w:val="00AE6E24"/>
    <w:rsid w:val="00AE7FF6"/>
    <w:rsid w:val="00AF296B"/>
    <w:rsid w:val="00B31056"/>
    <w:rsid w:val="00B45CC3"/>
    <w:rsid w:val="00B52C22"/>
    <w:rsid w:val="00B54F77"/>
    <w:rsid w:val="00B557BE"/>
    <w:rsid w:val="00B62CF9"/>
    <w:rsid w:val="00B671D7"/>
    <w:rsid w:val="00B67BAF"/>
    <w:rsid w:val="00B76647"/>
    <w:rsid w:val="00B808E5"/>
    <w:rsid w:val="00B923EC"/>
    <w:rsid w:val="00BA0F0E"/>
    <w:rsid w:val="00BB2A3C"/>
    <w:rsid w:val="00BB398A"/>
    <w:rsid w:val="00BB3E1B"/>
    <w:rsid w:val="00BB60CE"/>
    <w:rsid w:val="00BB7007"/>
    <w:rsid w:val="00BC03BC"/>
    <w:rsid w:val="00BC1416"/>
    <w:rsid w:val="00BC4368"/>
    <w:rsid w:val="00BC4965"/>
    <w:rsid w:val="00BC7DD0"/>
    <w:rsid w:val="00BD2421"/>
    <w:rsid w:val="00BD6926"/>
    <w:rsid w:val="00BD7A70"/>
    <w:rsid w:val="00BE14AA"/>
    <w:rsid w:val="00BE1E3C"/>
    <w:rsid w:val="00BE226A"/>
    <w:rsid w:val="00BE301A"/>
    <w:rsid w:val="00BF5140"/>
    <w:rsid w:val="00C11B55"/>
    <w:rsid w:val="00C1469C"/>
    <w:rsid w:val="00C31184"/>
    <w:rsid w:val="00C365E3"/>
    <w:rsid w:val="00C42514"/>
    <w:rsid w:val="00C4603A"/>
    <w:rsid w:val="00C52C36"/>
    <w:rsid w:val="00C55682"/>
    <w:rsid w:val="00C571B8"/>
    <w:rsid w:val="00C75F30"/>
    <w:rsid w:val="00CC1079"/>
    <w:rsid w:val="00CD63A1"/>
    <w:rsid w:val="00CD7249"/>
    <w:rsid w:val="00D01230"/>
    <w:rsid w:val="00D027D6"/>
    <w:rsid w:val="00D115B9"/>
    <w:rsid w:val="00D20462"/>
    <w:rsid w:val="00D340DB"/>
    <w:rsid w:val="00D37800"/>
    <w:rsid w:val="00D566E6"/>
    <w:rsid w:val="00D6428B"/>
    <w:rsid w:val="00D8100D"/>
    <w:rsid w:val="00D906DB"/>
    <w:rsid w:val="00D9676D"/>
    <w:rsid w:val="00DA5069"/>
    <w:rsid w:val="00DB63DA"/>
    <w:rsid w:val="00DE00C0"/>
    <w:rsid w:val="00DE090E"/>
    <w:rsid w:val="00DE5979"/>
    <w:rsid w:val="00E156F3"/>
    <w:rsid w:val="00E170CE"/>
    <w:rsid w:val="00E75303"/>
    <w:rsid w:val="00E85CEA"/>
    <w:rsid w:val="00ED11DB"/>
    <w:rsid w:val="00ED457E"/>
    <w:rsid w:val="00ED51B5"/>
    <w:rsid w:val="00EE348F"/>
    <w:rsid w:val="00EF53A4"/>
    <w:rsid w:val="00F04A39"/>
    <w:rsid w:val="00F1579B"/>
    <w:rsid w:val="00F37702"/>
    <w:rsid w:val="00F42411"/>
    <w:rsid w:val="00F82F5C"/>
    <w:rsid w:val="00F85F81"/>
    <w:rsid w:val="00F929E5"/>
    <w:rsid w:val="00FB3801"/>
    <w:rsid w:val="00FB3A04"/>
    <w:rsid w:val="00FC7056"/>
    <w:rsid w:val="00FD2992"/>
    <w:rsid w:val="00FD69EE"/>
    <w:rsid w:val="00FE4A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92F"/>
  </w:style>
  <w:style w:type="paragraph" w:styleId="Titre1">
    <w:name w:val="heading 1"/>
    <w:basedOn w:val="Normal"/>
    <w:next w:val="Normal"/>
    <w:qFormat/>
    <w:rsid w:val="0031392F"/>
    <w:pPr>
      <w:spacing w:before="240"/>
      <w:outlineLvl w:val="0"/>
    </w:pPr>
    <w:rPr>
      <w:rFonts w:ascii="Arial" w:hAnsi="Arial"/>
      <w:b/>
      <w:sz w:val="24"/>
      <w:u w:val="single"/>
    </w:rPr>
  </w:style>
  <w:style w:type="paragraph" w:styleId="Titre2">
    <w:name w:val="heading 2"/>
    <w:basedOn w:val="Normal"/>
    <w:next w:val="Normal"/>
    <w:qFormat/>
    <w:rsid w:val="0031392F"/>
    <w:pPr>
      <w:spacing w:before="120"/>
      <w:outlineLvl w:val="1"/>
    </w:pPr>
    <w:rPr>
      <w:rFonts w:ascii="Arial" w:hAnsi="Arial"/>
      <w:b/>
      <w:sz w:val="24"/>
    </w:rPr>
  </w:style>
  <w:style w:type="paragraph" w:styleId="Titre3">
    <w:name w:val="heading 3"/>
    <w:basedOn w:val="Normal"/>
    <w:next w:val="Retraitnormal"/>
    <w:qFormat/>
    <w:rsid w:val="0031392F"/>
    <w:pPr>
      <w:ind w:left="354"/>
      <w:outlineLvl w:val="2"/>
    </w:pPr>
    <w:rPr>
      <w:b/>
      <w:sz w:val="24"/>
    </w:rPr>
  </w:style>
  <w:style w:type="paragraph" w:styleId="Titre4">
    <w:name w:val="heading 4"/>
    <w:basedOn w:val="Normal"/>
    <w:next w:val="Retraitnormal"/>
    <w:qFormat/>
    <w:rsid w:val="0031392F"/>
    <w:pPr>
      <w:ind w:left="354"/>
      <w:outlineLvl w:val="3"/>
    </w:pPr>
    <w:rPr>
      <w:sz w:val="24"/>
      <w:u w:val="single"/>
    </w:rPr>
  </w:style>
  <w:style w:type="paragraph" w:styleId="Titre5">
    <w:name w:val="heading 5"/>
    <w:basedOn w:val="Normal"/>
    <w:next w:val="Retraitnormal"/>
    <w:qFormat/>
    <w:rsid w:val="0031392F"/>
    <w:pPr>
      <w:ind w:left="708"/>
      <w:outlineLvl w:val="4"/>
    </w:pPr>
    <w:rPr>
      <w:b/>
    </w:rPr>
  </w:style>
  <w:style w:type="paragraph" w:styleId="Titre6">
    <w:name w:val="heading 6"/>
    <w:basedOn w:val="Normal"/>
    <w:next w:val="Retraitnormal"/>
    <w:qFormat/>
    <w:rsid w:val="0031392F"/>
    <w:pPr>
      <w:ind w:left="708"/>
      <w:outlineLvl w:val="5"/>
    </w:pPr>
    <w:rPr>
      <w:u w:val="single"/>
    </w:rPr>
  </w:style>
  <w:style w:type="paragraph" w:styleId="Titre7">
    <w:name w:val="heading 7"/>
    <w:basedOn w:val="Normal"/>
    <w:next w:val="Retraitnormal"/>
    <w:qFormat/>
    <w:rsid w:val="0031392F"/>
    <w:pPr>
      <w:ind w:left="708"/>
      <w:outlineLvl w:val="6"/>
    </w:pPr>
    <w:rPr>
      <w:i/>
    </w:rPr>
  </w:style>
  <w:style w:type="paragraph" w:styleId="Titre8">
    <w:name w:val="heading 8"/>
    <w:basedOn w:val="Normal"/>
    <w:next w:val="Retraitnormal"/>
    <w:qFormat/>
    <w:rsid w:val="0031392F"/>
    <w:pPr>
      <w:ind w:left="708"/>
      <w:outlineLvl w:val="7"/>
    </w:pPr>
    <w:rPr>
      <w:i/>
    </w:rPr>
  </w:style>
  <w:style w:type="paragraph" w:styleId="Titre9">
    <w:name w:val="heading 9"/>
    <w:basedOn w:val="Normal"/>
    <w:next w:val="Retraitnormal"/>
    <w:qFormat/>
    <w:rsid w:val="0031392F"/>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rsid w:val="0031392F"/>
    <w:pPr>
      <w:ind w:left="708"/>
    </w:pPr>
  </w:style>
  <w:style w:type="paragraph" w:customStyle="1" w:styleId="en-tteSymris">
    <w:name w:val="en-tête Syméris"/>
    <w:basedOn w:val="En-tte"/>
    <w:rsid w:val="0031392F"/>
    <w:pPr>
      <w:suppressLineNumbers/>
      <w:tabs>
        <w:tab w:val="clear" w:pos="4819"/>
        <w:tab w:val="clear" w:pos="9071"/>
        <w:tab w:val="center" w:pos="4252"/>
        <w:tab w:val="right" w:pos="8504"/>
      </w:tabs>
      <w:spacing w:before="240" w:after="120"/>
      <w:jc w:val="center"/>
    </w:pPr>
    <w:rPr>
      <w:rFonts w:ascii="Arial" w:hAnsi="Arial"/>
      <w:sz w:val="24"/>
    </w:rPr>
  </w:style>
  <w:style w:type="paragraph" w:styleId="En-tte">
    <w:name w:val="header"/>
    <w:basedOn w:val="Normal"/>
    <w:rsid w:val="0031392F"/>
    <w:pPr>
      <w:tabs>
        <w:tab w:val="center" w:pos="4819"/>
        <w:tab w:val="right" w:pos="9071"/>
      </w:tabs>
    </w:pPr>
  </w:style>
  <w:style w:type="paragraph" w:styleId="Pieddepage">
    <w:name w:val="footer"/>
    <w:basedOn w:val="Normal"/>
    <w:link w:val="PieddepageCar"/>
    <w:uiPriority w:val="99"/>
    <w:rsid w:val="0031392F"/>
    <w:pPr>
      <w:tabs>
        <w:tab w:val="center" w:pos="4819"/>
        <w:tab w:val="right" w:pos="9071"/>
      </w:tabs>
    </w:pPr>
  </w:style>
  <w:style w:type="character" w:styleId="Appelnotedebasdep">
    <w:name w:val="footnote reference"/>
    <w:semiHidden/>
    <w:rsid w:val="0031392F"/>
    <w:rPr>
      <w:position w:val="6"/>
      <w:sz w:val="16"/>
    </w:rPr>
  </w:style>
  <w:style w:type="paragraph" w:styleId="Notedebasdepage">
    <w:name w:val="footnote text"/>
    <w:basedOn w:val="Normal"/>
    <w:semiHidden/>
    <w:rsid w:val="0031392F"/>
  </w:style>
  <w:style w:type="paragraph" w:customStyle="1" w:styleId="table">
    <w:name w:val="table"/>
    <w:basedOn w:val="Normal"/>
    <w:rsid w:val="0031392F"/>
    <w:rPr>
      <w:rFonts w:ascii="Arial" w:hAnsi="Arial"/>
      <w:lang w:val="en-US"/>
    </w:rPr>
  </w:style>
  <w:style w:type="character" w:styleId="Numrodepage">
    <w:name w:val="page number"/>
    <w:basedOn w:val="Policepardfaut"/>
    <w:rsid w:val="0031392F"/>
  </w:style>
  <w:style w:type="paragraph" w:customStyle="1" w:styleId="margeniveau2">
    <w:name w:val="marge niveau2"/>
    <w:basedOn w:val="Normal"/>
    <w:rsid w:val="00720F6B"/>
    <w:pPr>
      <w:keepNext/>
      <w:suppressLineNumbers/>
      <w:tabs>
        <w:tab w:val="num" w:pos="360"/>
      </w:tabs>
      <w:spacing w:before="240" w:after="60"/>
      <w:ind w:left="993" w:hanging="283"/>
      <w:jc w:val="both"/>
    </w:pPr>
    <w:rPr>
      <w:rFonts w:ascii="Arial" w:hAnsi="Arial"/>
      <w:b/>
      <w:kern w:val="28"/>
      <w:sz w:val="24"/>
    </w:rPr>
  </w:style>
  <w:style w:type="paragraph" w:customStyle="1" w:styleId="margeniveau3">
    <w:name w:val="marge niveau3"/>
    <w:basedOn w:val="margeniveau2"/>
    <w:rsid w:val="00720F6B"/>
    <w:pPr>
      <w:ind w:left="1701"/>
    </w:pPr>
  </w:style>
  <w:style w:type="table" w:styleId="Grilledutableau">
    <w:name w:val="Table Grid"/>
    <w:basedOn w:val="TableauNormal"/>
    <w:rsid w:val="000953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uiPriority w:val="99"/>
    <w:unhideWhenUsed/>
    <w:rsid w:val="00FC7056"/>
    <w:rPr>
      <w:color w:val="0000FF"/>
      <w:u w:val="single"/>
    </w:rPr>
  </w:style>
  <w:style w:type="character" w:customStyle="1" w:styleId="longtext">
    <w:name w:val="long_text"/>
    <w:basedOn w:val="Policepardfaut"/>
    <w:rsid w:val="00312863"/>
  </w:style>
  <w:style w:type="character" w:customStyle="1" w:styleId="hps">
    <w:name w:val="hps"/>
    <w:basedOn w:val="Policepardfaut"/>
    <w:rsid w:val="00312863"/>
  </w:style>
  <w:style w:type="character" w:customStyle="1" w:styleId="PieddepageCar">
    <w:name w:val="Pied de page Car"/>
    <w:basedOn w:val="Policepardfaut"/>
    <w:link w:val="Pieddepage"/>
    <w:uiPriority w:val="99"/>
    <w:rsid w:val="008D3C40"/>
  </w:style>
  <w:style w:type="paragraph" w:styleId="NormalWeb">
    <w:name w:val="Normal (Web)"/>
    <w:basedOn w:val="Normal"/>
    <w:uiPriority w:val="99"/>
    <w:unhideWhenUsed/>
    <w:rsid w:val="00BC7DD0"/>
    <w:pPr>
      <w:spacing w:before="100" w:beforeAutospacing="1" w:after="100" w:afterAutospacing="1"/>
    </w:pPr>
    <w:rPr>
      <w:sz w:val="24"/>
      <w:szCs w:val="24"/>
    </w:rPr>
  </w:style>
  <w:style w:type="paragraph" w:styleId="Textedebulles">
    <w:name w:val="Balloon Text"/>
    <w:basedOn w:val="Normal"/>
    <w:link w:val="TextedebullesCar"/>
    <w:uiPriority w:val="99"/>
    <w:semiHidden/>
    <w:unhideWhenUsed/>
    <w:rsid w:val="00460361"/>
    <w:rPr>
      <w:rFonts w:ascii="Tahoma" w:hAnsi="Tahoma"/>
      <w:sz w:val="16"/>
      <w:szCs w:val="16"/>
    </w:rPr>
  </w:style>
  <w:style w:type="character" w:customStyle="1" w:styleId="TextedebullesCar">
    <w:name w:val="Texte de bulles Car"/>
    <w:link w:val="Textedebulles"/>
    <w:uiPriority w:val="99"/>
    <w:semiHidden/>
    <w:rsid w:val="00460361"/>
    <w:rPr>
      <w:rFonts w:ascii="Tahoma" w:hAnsi="Tahoma" w:cs="Tahoma"/>
      <w:sz w:val="16"/>
      <w:szCs w:val="16"/>
    </w:rPr>
  </w:style>
  <w:style w:type="character" w:customStyle="1" w:styleId="apple-converted-space">
    <w:name w:val="apple-converted-space"/>
    <w:basedOn w:val="Policepardfaut"/>
    <w:rsid w:val="000C0077"/>
  </w:style>
  <w:style w:type="character" w:styleId="Lienhypertextesuivivisit">
    <w:name w:val="FollowedHyperlink"/>
    <w:uiPriority w:val="99"/>
    <w:semiHidden/>
    <w:unhideWhenUsed/>
    <w:rsid w:val="003D523B"/>
    <w:rPr>
      <w:color w:val="800080"/>
      <w:u w:val="single"/>
    </w:rPr>
  </w:style>
  <w:style w:type="paragraph" w:styleId="Listenumros">
    <w:name w:val="List Number"/>
    <w:basedOn w:val="Normal"/>
    <w:uiPriority w:val="99"/>
    <w:semiHidden/>
    <w:unhideWhenUsed/>
    <w:rsid w:val="00D9676D"/>
    <w:pPr>
      <w:tabs>
        <w:tab w:val="num" w:pos="547"/>
      </w:tabs>
      <w:spacing w:before="60" w:after="60"/>
      <w:ind w:left="562" w:hanging="202"/>
    </w:pPr>
    <w:rPr>
      <w:rFonts w:ascii="Arial" w:hAnsi="Arial" w:cs="Arial"/>
    </w:rPr>
  </w:style>
  <w:style w:type="character" w:customStyle="1" w:styleId="object51">
    <w:name w:val="object51"/>
    <w:rsid w:val="00D9676D"/>
    <w:rPr>
      <w:rFonts w:ascii="Arial" w:hAnsi="Arial" w:cs="Arial" w:hint="default"/>
      <w:i/>
      <w:iCs/>
    </w:rPr>
  </w:style>
  <w:style w:type="character" w:customStyle="1" w:styleId="object11">
    <w:name w:val="object11"/>
    <w:basedOn w:val="Policepardfaut"/>
    <w:rsid w:val="00893B43"/>
    <w:rPr>
      <w:rFonts w:ascii="Arial" w:hAnsi="Arial" w:cs="Arial"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92F"/>
  </w:style>
  <w:style w:type="paragraph" w:styleId="Titre1">
    <w:name w:val="heading 1"/>
    <w:basedOn w:val="Normal"/>
    <w:next w:val="Normal"/>
    <w:qFormat/>
    <w:rsid w:val="0031392F"/>
    <w:pPr>
      <w:spacing w:before="240"/>
      <w:outlineLvl w:val="0"/>
    </w:pPr>
    <w:rPr>
      <w:rFonts w:ascii="Arial" w:hAnsi="Arial"/>
      <w:b/>
      <w:sz w:val="24"/>
      <w:u w:val="single"/>
    </w:rPr>
  </w:style>
  <w:style w:type="paragraph" w:styleId="Titre2">
    <w:name w:val="heading 2"/>
    <w:basedOn w:val="Normal"/>
    <w:next w:val="Normal"/>
    <w:qFormat/>
    <w:rsid w:val="0031392F"/>
    <w:pPr>
      <w:spacing w:before="120"/>
      <w:outlineLvl w:val="1"/>
    </w:pPr>
    <w:rPr>
      <w:rFonts w:ascii="Arial" w:hAnsi="Arial"/>
      <w:b/>
      <w:sz w:val="24"/>
    </w:rPr>
  </w:style>
  <w:style w:type="paragraph" w:styleId="Titre3">
    <w:name w:val="heading 3"/>
    <w:basedOn w:val="Normal"/>
    <w:next w:val="Retraitnormal"/>
    <w:qFormat/>
    <w:rsid w:val="0031392F"/>
    <w:pPr>
      <w:ind w:left="354"/>
      <w:outlineLvl w:val="2"/>
    </w:pPr>
    <w:rPr>
      <w:b/>
      <w:sz w:val="24"/>
    </w:rPr>
  </w:style>
  <w:style w:type="paragraph" w:styleId="Titre4">
    <w:name w:val="heading 4"/>
    <w:basedOn w:val="Normal"/>
    <w:next w:val="Retraitnormal"/>
    <w:qFormat/>
    <w:rsid w:val="0031392F"/>
    <w:pPr>
      <w:ind w:left="354"/>
      <w:outlineLvl w:val="3"/>
    </w:pPr>
    <w:rPr>
      <w:sz w:val="24"/>
      <w:u w:val="single"/>
    </w:rPr>
  </w:style>
  <w:style w:type="paragraph" w:styleId="Titre5">
    <w:name w:val="heading 5"/>
    <w:basedOn w:val="Normal"/>
    <w:next w:val="Retraitnormal"/>
    <w:qFormat/>
    <w:rsid w:val="0031392F"/>
    <w:pPr>
      <w:ind w:left="708"/>
      <w:outlineLvl w:val="4"/>
    </w:pPr>
    <w:rPr>
      <w:b/>
    </w:rPr>
  </w:style>
  <w:style w:type="paragraph" w:styleId="Titre6">
    <w:name w:val="heading 6"/>
    <w:basedOn w:val="Normal"/>
    <w:next w:val="Retraitnormal"/>
    <w:qFormat/>
    <w:rsid w:val="0031392F"/>
    <w:pPr>
      <w:ind w:left="708"/>
      <w:outlineLvl w:val="5"/>
    </w:pPr>
    <w:rPr>
      <w:u w:val="single"/>
    </w:rPr>
  </w:style>
  <w:style w:type="paragraph" w:styleId="Titre7">
    <w:name w:val="heading 7"/>
    <w:basedOn w:val="Normal"/>
    <w:next w:val="Retraitnormal"/>
    <w:qFormat/>
    <w:rsid w:val="0031392F"/>
    <w:pPr>
      <w:ind w:left="708"/>
      <w:outlineLvl w:val="6"/>
    </w:pPr>
    <w:rPr>
      <w:i/>
    </w:rPr>
  </w:style>
  <w:style w:type="paragraph" w:styleId="Titre8">
    <w:name w:val="heading 8"/>
    <w:basedOn w:val="Normal"/>
    <w:next w:val="Retraitnormal"/>
    <w:qFormat/>
    <w:rsid w:val="0031392F"/>
    <w:pPr>
      <w:ind w:left="708"/>
      <w:outlineLvl w:val="7"/>
    </w:pPr>
    <w:rPr>
      <w:i/>
    </w:rPr>
  </w:style>
  <w:style w:type="paragraph" w:styleId="Titre9">
    <w:name w:val="heading 9"/>
    <w:basedOn w:val="Normal"/>
    <w:next w:val="Retraitnormal"/>
    <w:qFormat/>
    <w:rsid w:val="0031392F"/>
    <w:pPr>
      <w:ind w:left="708"/>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rsid w:val="0031392F"/>
    <w:pPr>
      <w:ind w:left="708"/>
    </w:pPr>
  </w:style>
  <w:style w:type="paragraph" w:customStyle="1" w:styleId="en-tteSymris">
    <w:name w:val="en-tête Syméris"/>
    <w:basedOn w:val="En-tte"/>
    <w:rsid w:val="0031392F"/>
    <w:pPr>
      <w:suppressLineNumbers/>
      <w:tabs>
        <w:tab w:val="clear" w:pos="4819"/>
        <w:tab w:val="clear" w:pos="9071"/>
        <w:tab w:val="center" w:pos="4252"/>
        <w:tab w:val="right" w:pos="8504"/>
      </w:tabs>
      <w:spacing w:before="240" w:after="120"/>
      <w:jc w:val="center"/>
    </w:pPr>
    <w:rPr>
      <w:rFonts w:ascii="Arial" w:hAnsi="Arial"/>
      <w:sz w:val="24"/>
    </w:rPr>
  </w:style>
  <w:style w:type="paragraph" w:styleId="En-tte">
    <w:name w:val="header"/>
    <w:basedOn w:val="Normal"/>
    <w:rsid w:val="0031392F"/>
    <w:pPr>
      <w:tabs>
        <w:tab w:val="center" w:pos="4819"/>
        <w:tab w:val="right" w:pos="9071"/>
      </w:tabs>
    </w:pPr>
  </w:style>
  <w:style w:type="paragraph" w:styleId="Pieddepage">
    <w:name w:val="footer"/>
    <w:basedOn w:val="Normal"/>
    <w:link w:val="PieddepageCar"/>
    <w:uiPriority w:val="99"/>
    <w:rsid w:val="0031392F"/>
    <w:pPr>
      <w:tabs>
        <w:tab w:val="center" w:pos="4819"/>
        <w:tab w:val="right" w:pos="9071"/>
      </w:tabs>
    </w:pPr>
  </w:style>
  <w:style w:type="character" w:styleId="Appelnotedebasdep">
    <w:name w:val="footnote reference"/>
    <w:semiHidden/>
    <w:rsid w:val="0031392F"/>
    <w:rPr>
      <w:position w:val="6"/>
      <w:sz w:val="16"/>
    </w:rPr>
  </w:style>
  <w:style w:type="paragraph" w:styleId="Notedebasdepage">
    <w:name w:val="footnote text"/>
    <w:basedOn w:val="Normal"/>
    <w:semiHidden/>
    <w:rsid w:val="0031392F"/>
  </w:style>
  <w:style w:type="paragraph" w:customStyle="1" w:styleId="table">
    <w:name w:val="table"/>
    <w:basedOn w:val="Normal"/>
    <w:rsid w:val="0031392F"/>
    <w:rPr>
      <w:rFonts w:ascii="Arial" w:hAnsi="Arial"/>
      <w:lang w:val="en-US"/>
    </w:rPr>
  </w:style>
  <w:style w:type="character" w:styleId="Numrodepage">
    <w:name w:val="page number"/>
    <w:basedOn w:val="Policepardfaut"/>
    <w:rsid w:val="0031392F"/>
  </w:style>
  <w:style w:type="paragraph" w:customStyle="1" w:styleId="margeniveau2">
    <w:name w:val="marge niveau2"/>
    <w:basedOn w:val="Normal"/>
    <w:rsid w:val="00720F6B"/>
    <w:pPr>
      <w:keepNext/>
      <w:suppressLineNumbers/>
      <w:tabs>
        <w:tab w:val="num" w:pos="360"/>
      </w:tabs>
      <w:spacing w:before="240" w:after="60"/>
      <w:ind w:left="993" w:hanging="283"/>
      <w:jc w:val="both"/>
    </w:pPr>
    <w:rPr>
      <w:rFonts w:ascii="Arial" w:hAnsi="Arial"/>
      <w:b/>
      <w:kern w:val="28"/>
      <w:sz w:val="24"/>
    </w:rPr>
  </w:style>
  <w:style w:type="paragraph" w:customStyle="1" w:styleId="margeniveau3">
    <w:name w:val="marge niveau3"/>
    <w:basedOn w:val="margeniveau2"/>
    <w:rsid w:val="00720F6B"/>
    <w:pPr>
      <w:ind w:left="1701"/>
    </w:pPr>
  </w:style>
  <w:style w:type="table" w:styleId="Grilledutableau">
    <w:name w:val="Table Grid"/>
    <w:basedOn w:val="TableauNormal"/>
    <w:rsid w:val="000953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uiPriority w:val="99"/>
    <w:unhideWhenUsed/>
    <w:rsid w:val="00FC7056"/>
    <w:rPr>
      <w:color w:val="0000FF"/>
      <w:u w:val="single"/>
    </w:rPr>
  </w:style>
  <w:style w:type="character" w:customStyle="1" w:styleId="longtext">
    <w:name w:val="long_text"/>
    <w:basedOn w:val="Policepardfaut"/>
    <w:rsid w:val="00312863"/>
  </w:style>
  <w:style w:type="character" w:customStyle="1" w:styleId="hps">
    <w:name w:val="hps"/>
    <w:basedOn w:val="Policepardfaut"/>
    <w:rsid w:val="00312863"/>
  </w:style>
  <w:style w:type="character" w:customStyle="1" w:styleId="PieddepageCar">
    <w:name w:val="Pied de page Car"/>
    <w:basedOn w:val="Policepardfaut"/>
    <w:link w:val="Pieddepage"/>
    <w:uiPriority w:val="99"/>
    <w:rsid w:val="008D3C40"/>
  </w:style>
  <w:style w:type="paragraph" w:styleId="NormalWeb">
    <w:name w:val="Normal (Web)"/>
    <w:basedOn w:val="Normal"/>
    <w:uiPriority w:val="99"/>
    <w:unhideWhenUsed/>
    <w:rsid w:val="00BC7DD0"/>
    <w:pPr>
      <w:spacing w:before="100" w:beforeAutospacing="1" w:after="100" w:afterAutospacing="1"/>
    </w:pPr>
    <w:rPr>
      <w:sz w:val="24"/>
      <w:szCs w:val="24"/>
    </w:rPr>
  </w:style>
  <w:style w:type="paragraph" w:styleId="Textedebulles">
    <w:name w:val="Balloon Text"/>
    <w:basedOn w:val="Normal"/>
    <w:link w:val="TextedebullesCar"/>
    <w:uiPriority w:val="99"/>
    <w:semiHidden/>
    <w:unhideWhenUsed/>
    <w:rsid w:val="00460361"/>
    <w:rPr>
      <w:rFonts w:ascii="Tahoma" w:hAnsi="Tahoma"/>
      <w:sz w:val="16"/>
      <w:szCs w:val="16"/>
    </w:rPr>
  </w:style>
  <w:style w:type="character" w:customStyle="1" w:styleId="TextedebullesCar">
    <w:name w:val="Texte de bulles Car"/>
    <w:link w:val="Textedebulles"/>
    <w:uiPriority w:val="99"/>
    <w:semiHidden/>
    <w:rsid w:val="00460361"/>
    <w:rPr>
      <w:rFonts w:ascii="Tahoma" w:hAnsi="Tahoma" w:cs="Tahoma"/>
      <w:sz w:val="16"/>
      <w:szCs w:val="16"/>
    </w:rPr>
  </w:style>
  <w:style w:type="character" w:customStyle="1" w:styleId="apple-converted-space">
    <w:name w:val="apple-converted-space"/>
    <w:basedOn w:val="Policepardfaut"/>
    <w:rsid w:val="000C0077"/>
  </w:style>
  <w:style w:type="character" w:styleId="Lienhypertextesuivivisit">
    <w:name w:val="FollowedHyperlink"/>
    <w:uiPriority w:val="99"/>
    <w:semiHidden/>
    <w:unhideWhenUsed/>
    <w:rsid w:val="003D523B"/>
    <w:rPr>
      <w:color w:val="800080"/>
      <w:u w:val="single"/>
    </w:rPr>
  </w:style>
  <w:style w:type="paragraph" w:styleId="Listenumros">
    <w:name w:val="List Number"/>
    <w:basedOn w:val="Normal"/>
    <w:uiPriority w:val="99"/>
    <w:semiHidden/>
    <w:unhideWhenUsed/>
    <w:rsid w:val="00D9676D"/>
    <w:pPr>
      <w:tabs>
        <w:tab w:val="num" w:pos="547"/>
      </w:tabs>
      <w:spacing w:before="60" w:after="60"/>
      <w:ind w:left="562" w:hanging="202"/>
    </w:pPr>
    <w:rPr>
      <w:rFonts w:ascii="Arial" w:hAnsi="Arial" w:cs="Arial"/>
    </w:rPr>
  </w:style>
  <w:style w:type="character" w:customStyle="1" w:styleId="object51">
    <w:name w:val="object51"/>
    <w:rsid w:val="00D9676D"/>
    <w:rPr>
      <w:rFonts w:ascii="Arial" w:hAnsi="Arial" w:cs="Arial" w:hint="default"/>
      <w:i/>
      <w:iCs/>
    </w:rPr>
  </w:style>
  <w:style w:type="character" w:customStyle="1" w:styleId="object11">
    <w:name w:val="object11"/>
    <w:basedOn w:val="Policepardfaut"/>
    <w:rsid w:val="00893B43"/>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3257">
      <w:bodyDiv w:val="1"/>
      <w:marLeft w:val="0"/>
      <w:marRight w:val="0"/>
      <w:marTop w:val="0"/>
      <w:marBottom w:val="0"/>
      <w:divBdr>
        <w:top w:val="none" w:sz="0" w:space="0" w:color="auto"/>
        <w:left w:val="none" w:sz="0" w:space="0" w:color="auto"/>
        <w:bottom w:val="none" w:sz="0" w:space="0" w:color="auto"/>
        <w:right w:val="none" w:sz="0" w:space="0" w:color="auto"/>
      </w:divBdr>
    </w:div>
    <w:div w:id="106194761">
      <w:bodyDiv w:val="1"/>
      <w:marLeft w:val="0"/>
      <w:marRight w:val="0"/>
      <w:marTop w:val="0"/>
      <w:marBottom w:val="0"/>
      <w:divBdr>
        <w:top w:val="none" w:sz="0" w:space="0" w:color="auto"/>
        <w:left w:val="none" w:sz="0" w:space="0" w:color="auto"/>
        <w:bottom w:val="none" w:sz="0" w:space="0" w:color="auto"/>
        <w:right w:val="none" w:sz="0" w:space="0" w:color="auto"/>
      </w:divBdr>
    </w:div>
    <w:div w:id="147139304">
      <w:bodyDiv w:val="1"/>
      <w:marLeft w:val="0"/>
      <w:marRight w:val="0"/>
      <w:marTop w:val="0"/>
      <w:marBottom w:val="0"/>
      <w:divBdr>
        <w:top w:val="none" w:sz="0" w:space="0" w:color="auto"/>
        <w:left w:val="none" w:sz="0" w:space="0" w:color="auto"/>
        <w:bottom w:val="none" w:sz="0" w:space="0" w:color="auto"/>
        <w:right w:val="none" w:sz="0" w:space="0" w:color="auto"/>
      </w:divBdr>
    </w:div>
    <w:div w:id="188186500">
      <w:bodyDiv w:val="1"/>
      <w:marLeft w:val="0"/>
      <w:marRight w:val="0"/>
      <w:marTop w:val="0"/>
      <w:marBottom w:val="0"/>
      <w:divBdr>
        <w:top w:val="none" w:sz="0" w:space="0" w:color="auto"/>
        <w:left w:val="none" w:sz="0" w:space="0" w:color="auto"/>
        <w:bottom w:val="none" w:sz="0" w:space="0" w:color="auto"/>
        <w:right w:val="none" w:sz="0" w:space="0" w:color="auto"/>
      </w:divBdr>
    </w:div>
    <w:div w:id="189299815">
      <w:bodyDiv w:val="1"/>
      <w:marLeft w:val="0"/>
      <w:marRight w:val="0"/>
      <w:marTop w:val="0"/>
      <w:marBottom w:val="0"/>
      <w:divBdr>
        <w:top w:val="none" w:sz="0" w:space="0" w:color="auto"/>
        <w:left w:val="none" w:sz="0" w:space="0" w:color="auto"/>
        <w:bottom w:val="none" w:sz="0" w:space="0" w:color="auto"/>
        <w:right w:val="none" w:sz="0" w:space="0" w:color="auto"/>
      </w:divBdr>
    </w:div>
    <w:div w:id="273296137">
      <w:bodyDiv w:val="1"/>
      <w:marLeft w:val="0"/>
      <w:marRight w:val="0"/>
      <w:marTop w:val="0"/>
      <w:marBottom w:val="0"/>
      <w:divBdr>
        <w:top w:val="none" w:sz="0" w:space="0" w:color="auto"/>
        <w:left w:val="none" w:sz="0" w:space="0" w:color="auto"/>
        <w:bottom w:val="none" w:sz="0" w:space="0" w:color="auto"/>
        <w:right w:val="none" w:sz="0" w:space="0" w:color="auto"/>
      </w:divBdr>
    </w:div>
    <w:div w:id="302128387">
      <w:bodyDiv w:val="1"/>
      <w:marLeft w:val="0"/>
      <w:marRight w:val="0"/>
      <w:marTop w:val="0"/>
      <w:marBottom w:val="0"/>
      <w:divBdr>
        <w:top w:val="none" w:sz="0" w:space="0" w:color="auto"/>
        <w:left w:val="none" w:sz="0" w:space="0" w:color="auto"/>
        <w:bottom w:val="none" w:sz="0" w:space="0" w:color="auto"/>
        <w:right w:val="none" w:sz="0" w:space="0" w:color="auto"/>
      </w:divBdr>
    </w:div>
    <w:div w:id="362636201">
      <w:bodyDiv w:val="1"/>
      <w:marLeft w:val="0"/>
      <w:marRight w:val="0"/>
      <w:marTop w:val="0"/>
      <w:marBottom w:val="0"/>
      <w:divBdr>
        <w:top w:val="none" w:sz="0" w:space="0" w:color="auto"/>
        <w:left w:val="none" w:sz="0" w:space="0" w:color="auto"/>
        <w:bottom w:val="none" w:sz="0" w:space="0" w:color="auto"/>
        <w:right w:val="none" w:sz="0" w:space="0" w:color="auto"/>
      </w:divBdr>
    </w:div>
    <w:div w:id="382756592">
      <w:bodyDiv w:val="1"/>
      <w:marLeft w:val="0"/>
      <w:marRight w:val="0"/>
      <w:marTop w:val="0"/>
      <w:marBottom w:val="0"/>
      <w:divBdr>
        <w:top w:val="none" w:sz="0" w:space="0" w:color="auto"/>
        <w:left w:val="none" w:sz="0" w:space="0" w:color="auto"/>
        <w:bottom w:val="none" w:sz="0" w:space="0" w:color="auto"/>
        <w:right w:val="none" w:sz="0" w:space="0" w:color="auto"/>
      </w:divBdr>
    </w:div>
    <w:div w:id="401486589">
      <w:bodyDiv w:val="1"/>
      <w:marLeft w:val="0"/>
      <w:marRight w:val="0"/>
      <w:marTop w:val="0"/>
      <w:marBottom w:val="0"/>
      <w:divBdr>
        <w:top w:val="none" w:sz="0" w:space="0" w:color="auto"/>
        <w:left w:val="none" w:sz="0" w:space="0" w:color="auto"/>
        <w:bottom w:val="none" w:sz="0" w:space="0" w:color="auto"/>
        <w:right w:val="none" w:sz="0" w:space="0" w:color="auto"/>
      </w:divBdr>
    </w:div>
    <w:div w:id="521089477">
      <w:bodyDiv w:val="1"/>
      <w:marLeft w:val="0"/>
      <w:marRight w:val="0"/>
      <w:marTop w:val="0"/>
      <w:marBottom w:val="0"/>
      <w:divBdr>
        <w:top w:val="none" w:sz="0" w:space="0" w:color="auto"/>
        <w:left w:val="none" w:sz="0" w:space="0" w:color="auto"/>
        <w:bottom w:val="none" w:sz="0" w:space="0" w:color="auto"/>
        <w:right w:val="none" w:sz="0" w:space="0" w:color="auto"/>
      </w:divBdr>
    </w:div>
    <w:div w:id="577522022">
      <w:bodyDiv w:val="1"/>
      <w:marLeft w:val="0"/>
      <w:marRight w:val="0"/>
      <w:marTop w:val="0"/>
      <w:marBottom w:val="0"/>
      <w:divBdr>
        <w:top w:val="none" w:sz="0" w:space="0" w:color="auto"/>
        <w:left w:val="none" w:sz="0" w:space="0" w:color="auto"/>
        <w:bottom w:val="none" w:sz="0" w:space="0" w:color="auto"/>
        <w:right w:val="none" w:sz="0" w:space="0" w:color="auto"/>
      </w:divBdr>
    </w:div>
    <w:div w:id="738862686">
      <w:bodyDiv w:val="1"/>
      <w:marLeft w:val="0"/>
      <w:marRight w:val="0"/>
      <w:marTop w:val="0"/>
      <w:marBottom w:val="0"/>
      <w:divBdr>
        <w:top w:val="none" w:sz="0" w:space="0" w:color="auto"/>
        <w:left w:val="none" w:sz="0" w:space="0" w:color="auto"/>
        <w:bottom w:val="none" w:sz="0" w:space="0" w:color="auto"/>
        <w:right w:val="none" w:sz="0" w:space="0" w:color="auto"/>
      </w:divBdr>
    </w:div>
    <w:div w:id="826097552">
      <w:bodyDiv w:val="1"/>
      <w:marLeft w:val="0"/>
      <w:marRight w:val="0"/>
      <w:marTop w:val="0"/>
      <w:marBottom w:val="0"/>
      <w:divBdr>
        <w:top w:val="none" w:sz="0" w:space="0" w:color="auto"/>
        <w:left w:val="none" w:sz="0" w:space="0" w:color="auto"/>
        <w:bottom w:val="none" w:sz="0" w:space="0" w:color="auto"/>
        <w:right w:val="none" w:sz="0" w:space="0" w:color="auto"/>
      </w:divBdr>
    </w:div>
    <w:div w:id="853147682">
      <w:bodyDiv w:val="1"/>
      <w:marLeft w:val="0"/>
      <w:marRight w:val="0"/>
      <w:marTop w:val="0"/>
      <w:marBottom w:val="0"/>
      <w:divBdr>
        <w:top w:val="none" w:sz="0" w:space="0" w:color="auto"/>
        <w:left w:val="none" w:sz="0" w:space="0" w:color="auto"/>
        <w:bottom w:val="none" w:sz="0" w:space="0" w:color="auto"/>
        <w:right w:val="none" w:sz="0" w:space="0" w:color="auto"/>
      </w:divBdr>
    </w:div>
    <w:div w:id="974263478">
      <w:bodyDiv w:val="1"/>
      <w:marLeft w:val="0"/>
      <w:marRight w:val="0"/>
      <w:marTop w:val="0"/>
      <w:marBottom w:val="0"/>
      <w:divBdr>
        <w:top w:val="none" w:sz="0" w:space="0" w:color="auto"/>
        <w:left w:val="none" w:sz="0" w:space="0" w:color="auto"/>
        <w:bottom w:val="none" w:sz="0" w:space="0" w:color="auto"/>
        <w:right w:val="none" w:sz="0" w:space="0" w:color="auto"/>
      </w:divBdr>
    </w:div>
    <w:div w:id="975330252">
      <w:bodyDiv w:val="1"/>
      <w:marLeft w:val="0"/>
      <w:marRight w:val="0"/>
      <w:marTop w:val="0"/>
      <w:marBottom w:val="0"/>
      <w:divBdr>
        <w:top w:val="none" w:sz="0" w:space="0" w:color="auto"/>
        <w:left w:val="none" w:sz="0" w:space="0" w:color="auto"/>
        <w:bottom w:val="none" w:sz="0" w:space="0" w:color="auto"/>
        <w:right w:val="none" w:sz="0" w:space="0" w:color="auto"/>
      </w:divBdr>
    </w:div>
    <w:div w:id="1129199540">
      <w:bodyDiv w:val="1"/>
      <w:marLeft w:val="0"/>
      <w:marRight w:val="0"/>
      <w:marTop w:val="0"/>
      <w:marBottom w:val="0"/>
      <w:divBdr>
        <w:top w:val="none" w:sz="0" w:space="0" w:color="auto"/>
        <w:left w:val="none" w:sz="0" w:space="0" w:color="auto"/>
        <w:bottom w:val="none" w:sz="0" w:space="0" w:color="auto"/>
        <w:right w:val="none" w:sz="0" w:space="0" w:color="auto"/>
      </w:divBdr>
    </w:div>
    <w:div w:id="1342467418">
      <w:bodyDiv w:val="1"/>
      <w:marLeft w:val="0"/>
      <w:marRight w:val="0"/>
      <w:marTop w:val="0"/>
      <w:marBottom w:val="0"/>
      <w:divBdr>
        <w:top w:val="none" w:sz="0" w:space="0" w:color="auto"/>
        <w:left w:val="none" w:sz="0" w:space="0" w:color="auto"/>
        <w:bottom w:val="none" w:sz="0" w:space="0" w:color="auto"/>
        <w:right w:val="none" w:sz="0" w:space="0" w:color="auto"/>
      </w:divBdr>
    </w:div>
    <w:div w:id="1370183044">
      <w:bodyDiv w:val="1"/>
      <w:marLeft w:val="0"/>
      <w:marRight w:val="0"/>
      <w:marTop w:val="0"/>
      <w:marBottom w:val="0"/>
      <w:divBdr>
        <w:top w:val="none" w:sz="0" w:space="0" w:color="auto"/>
        <w:left w:val="none" w:sz="0" w:space="0" w:color="auto"/>
        <w:bottom w:val="none" w:sz="0" w:space="0" w:color="auto"/>
        <w:right w:val="none" w:sz="0" w:space="0" w:color="auto"/>
      </w:divBdr>
    </w:div>
    <w:div w:id="1477646860">
      <w:bodyDiv w:val="1"/>
      <w:marLeft w:val="0"/>
      <w:marRight w:val="0"/>
      <w:marTop w:val="0"/>
      <w:marBottom w:val="0"/>
      <w:divBdr>
        <w:top w:val="none" w:sz="0" w:space="0" w:color="auto"/>
        <w:left w:val="none" w:sz="0" w:space="0" w:color="auto"/>
        <w:bottom w:val="none" w:sz="0" w:space="0" w:color="auto"/>
        <w:right w:val="none" w:sz="0" w:space="0" w:color="auto"/>
      </w:divBdr>
    </w:div>
    <w:div w:id="1490638647">
      <w:bodyDiv w:val="1"/>
      <w:marLeft w:val="0"/>
      <w:marRight w:val="0"/>
      <w:marTop w:val="0"/>
      <w:marBottom w:val="0"/>
      <w:divBdr>
        <w:top w:val="none" w:sz="0" w:space="0" w:color="auto"/>
        <w:left w:val="none" w:sz="0" w:space="0" w:color="auto"/>
        <w:bottom w:val="none" w:sz="0" w:space="0" w:color="auto"/>
        <w:right w:val="none" w:sz="0" w:space="0" w:color="auto"/>
      </w:divBdr>
    </w:div>
    <w:div w:id="1515614304">
      <w:bodyDiv w:val="1"/>
      <w:marLeft w:val="0"/>
      <w:marRight w:val="0"/>
      <w:marTop w:val="0"/>
      <w:marBottom w:val="0"/>
      <w:divBdr>
        <w:top w:val="none" w:sz="0" w:space="0" w:color="auto"/>
        <w:left w:val="none" w:sz="0" w:space="0" w:color="auto"/>
        <w:bottom w:val="none" w:sz="0" w:space="0" w:color="auto"/>
        <w:right w:val="none" w:sz="0" w:space="0" w:color="auto"/>
      </w:divBdr>
    </w:div>
    <w:div w:id="1611203559">
      <w:bodyDiv w:val="1"/>
      <w:marLeft w:val="0"/>
      <w:marRight w:val="0"/>
      <w:marTop w:val="0"/>
      <w:marBottom w:val="0"/>
      <w:divBdr>
        <w:top w:val="none" w:sz="0" w:space="0" w:color="auto"/>
        <w:left w:val="none" w:sz="0" w:space="0" w:color="auto"/>
        <w:bottom w:val="none" w:sz="0" w:space="0" w:color="auto"/>
        <w:right w:val="none" w:sz="0" w:space="0" w:color="auto"/>
      </w:divBdr>
    </w:div>
    <w:div w:id="1665550215">
      <w:bodyDiv w:val="1"/>
      <w:marLeft w:val="0"/>
      <w:marRight w:val="0"/>
      <w:marTop w:val="0"/>
      <w:marBottom w:val="0"/>
      <w:divBdr>
        <w:top w:val="none" w:sz="0" w:space="0" w:color="auto"/>
        <w:left w:val="none" w:sz="0" w:space="0" w:color="auto"/>
        <w:bottom w:val="none" w:sz="0" w:space="0" w:color="auto"/>
        <w:right w:val="none" w:sz="0" w:space="0" w:color="auto"/>
      </w:divBdr>
    </w:div>
    <w:div w:id="1693416189">
      <w:bodyDiv w:val="1"/>
      <w:marLeft w:val="0"/>
      <w:marRight w:val="0"/>
      <w:marTop w:val="0"/>
      <w:marBottom w:val="0"/>
      <w:divBdr>
        <w:top w:val="none" w:sz="0" w:space="0" w:color="auto"/>
        <w:left w:val="none" w:sz="0" w:space="0" w:color="auto"/>
        <w:bottom w:val="none" w:sz="0" w:space="0" w:color="auto"/>
        <w:right w:val="none" w:sz="0" w:space="0" w:color="auto"/>
      </w:divBdr>
    </w:div>
    <w:div w:id="1789810397">
      <w:bodyDiv w:val="1"/>
      <w:marLeft w:val="0"/>
      <w:marRight w:val="0"/>
      <w:marTop w:val="0"/>
      <w:marBottom w:val="0"/>
      <w:divBdr>
        <w:top w:val="none" w:sz="0" w:space="0" w:color="auto"/>
        <w:left w:val="none" w:sz="0" w:space="0" w:color="auto"/>
        <w:bottom w:val="none" w:sz="0" w:space="0" w:color="auto"/>
        <w:right w:val="none" w:sz="0" w:space="0" w:color="auto"/>
      </w:divBdr>
    </w:div>
    <w:div w:id="1807897164">
      <w:bodyDiv w:val="1"/>
      <w:marLeft w:val="0"/>
      <w:marRight w:val="0"/>
      <w:marTop w:val="0"/>
      <w:marBottom w:val="0"/>
      <w:divBdr>
        <w:top w:val="none" w:sz="0" w:space="0" w:color="auto"/>
        <w:left w:val="none" w:sz="0" w:space="0" w:color="auto"/>
        <w:bottom w:val="none" w:sz="0" w:space="0" w:color="auto"/>
        <w:right w:val="none" w:sz="0" w:space="0" w:color="auto"/>
      </w:divBdr>
    </w:div>
    <w:div w:id="1970208860">
      <w:bodyDiv w:val="1"/>
      <w:marLeft w:val="0"/>
      <w:marRight w:val="0"/>
      <w:marTop w:val="0"/>
      <w:marBottom w:val="0"/>
      <w:divBdr>
        <w:top w:val="none" w:sz="0" w:space="0" w:color="auto"/>
        <w:left w:val="none" w:sz="0" w:space="0" w:color="auto"/>
        <w:bottom w:val="none" w:sz="0" w:space="0" w:color="auto"/>
        <w:right w:val="none" w:sz="0" w:space="0" w:color="auto"/>
      </w:divBdr>
    </w:div>
    <w:div w:id="2008751162">
      <w:bodyDiv w:val="1"/>
      <w:marLeft w:val="0"/>
      <w:marRight w:val="0"/>
      <w:marTop w:val="0"/>
      <w:marBottom w:val="0"/>
      <w:divBdr>
        <w:top w:val="none" w:sz="0" w:space="0" w:color="auto"/>
        <w:left w:val="none" w:sz="0" w:space="0" w:color="auto"/>
        <w:bottom w:val="none" w:sz="0" w:space="0" w:color="auto"/>
        <w:right w:val="none" w:sz="0" w:space="0" w:color="auto"/>
      </w:divBdr>
    </w:div>
    <w:div w:id="2074815832">
      <w:bodyDiv w:val="1"/>
      <w:marLeft w:val="0"/>
      <w:marRight w:val="0"/>
      <w:marTop w:val="0"/>
      <w:marBottom w:val="0"/>
      <w:divBdr>
        <w:top w:val="none" w:sz="0" w:space="0" w:color="auto"/>
        <w:left w:val="none" w:sz="0" w:space="0" w:color="auto"/>
        <w:bottom w:val="none" w:sz="0" w:space="0" w:color="auto"/>
        <w:right w:val="none" w:sz="0" w:space="0" w:color="auto"/>
      </w:divBdr>
    </w:div>
    <w:div w:id="2087192329">
      <w:bodyDiv w:val="1"/>
      <w:marLeft w:val="0"/>
      <w:marRight w:val="0"/>
      <w:marTop w:val="0"/>
      <w:marBottom w:val="0"/>
      <w:divBdr>
        <w:top w:val="none" w:sz="0" w:space="0" w:color="auto"/>
        <w:left w:val="none" w:sz="0" w:space="0" w:color="auto"/>
        <w:bottom w:val="none" w:sz="0" w:space="0" w:color="auto"/>
        <w:right w:val="none" w:sz="0" w:space="0" w:color="auto"/>
      </w:divBdr>
    </w:div>
    <w:div w:id="2111006486">
      <w:bodyDiv w:val="1"/>
      <w:marLeft w:val="0"/>
      <w:marRight w:val="0"/>
      <w:marTop w:val="0"/>
      <w:marBottom w:val="0"/>
      <w:divBdr>
        <w:top w:val="none" w:sz="0" w:space="0" w:color="auto"/>
        <w:left w:val="none" w:sz="0" w:space="0" w:color="auto"/>
        <w:bottom w:val="none" w:sz="0" w:space="0" w:color="auto"/>
        <w:right w:val="none" w:sz="0" w:space="0" w:color="auto"/>
      </w:divBdr>
    </w:div>
    <w:div w:id="212292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H:\CCSAP\SAP\EXER\TESTS\GU_SAP%20ECC6_Affichage%20des%20commandes%20client.pdf" TargetMode="External"/><Relationship Id="rId18" Type="http://schemas.openxmlformats.org/officeDocument/2006/relationships/hyperlink" Target="file:///H:\CCSAP\SAP\EXER\TESTS\GU_SAP_Affichage%20de%20l'&#233;tat%20dynamique%20des%20stocks.pdf" TargetMode="External"/><Relationship Id="rId26" Type="http://schemas.openxmlformats.org/officeDocument/2006/relationships/hyperlink" Target="file:///H:\CCSAP\SAP\EXER\TESTS\GU_SAP%20R3_Cr&#233;ation%20d'une%20commande%20en%20r&#233;f&#233;rence%20&#224;%20un%20autre%20document.pdf" TargetMode="External"/><Relationship Id="rId39" Type="http://schemas.openxmlformats.org/officeDocument/2006/relationships/hyperlink" Target="file:///H:\CCSAP\SAP\EXER\TESTS\GU_SAP%20ECC6_Structure%20des%20documents%20de%20vente.pdf" TargetMode="External"/><Relationship Id="rId21" Type="http://schemas.openxmlformats.org/officeDocument/2006/relationships/hyperlink" Target="file:///H:\CCSAP\SAP\EXER\TESTS\GU_SAP%20R3_Conversion%20d'ordres%20planifi&#233;s%20en%20demandes%20d'achat.pdf" TargetMode="External"/><Relationship Id="rId34" Type="http://schemas.openxmlformats.org/officeDocument/2006/relationships/hyperlink" Target="file:///H:\CCSAP\SAP\EXER\TESTS\GU_SAP%20ECC6_Affichage%20d'informations%20compl&#233;mentaires%20sur%20les%20fiches%20clients.pdf" TargetMode="External"/><Relationship Id="rId42" Type="http://schemas.openxmlformats.org/officeDocument/2006/relationships/hyperlink" Target="file:///H:\CCSAP\SAP\EXER\TESTS\GU_SAP_Conditions%20d&#8217;en-t&#234;te%20et%20de%20poste.pdf" TargetMode="External"/><Relationship Id="rId47" Type="http://schemas.openxmlformats.org/officeDocument/2006/relationships/hyperlink" Target="file:///E:\CCSAP\SAP\EXER\TESTS\GU_SAP%20ECC6_Affichage%20des%20commandes%20client.pdf" TargetMode="External"/><Relationship Id="rId50" Type="http://schemas.openxmlformats.org/officeDocument/2006/relationships/hyperlink" Target="file:///H:\CCSAP\SAP\EXER\TESTS\GU_SAP_Structure%20organisationnelle%20_%20secteur%20d&#8217;activit&#233;.pdf" TargetMode="External"/><Relationship Id="rId55" Type="http://schemas.openxmlformats.org/officeDocument/2006/relationships/hyperlink" Target="file:///E:\CCSAP\SAP\EXER\TESTS\GU_SAP%20ECC6_Cr&#233;ation%20des%20commandes%20client.pdf" TargetMode="External"/><Relationship Id="rId63" Type="http://schemas.openxmlformats.org/officeDocument/2006/relationships/hyperlink" Target="file:///E:\CCSAP\SAP\EXER\TESTS\GU_SAP%20ECC6_Cr&#233;ation%20des%20commandes%20client.pdf" TargetMode="External"/><Relationship Id="rId68" Type="http://schemas.openxmlformats.org/officeDocument/2006/relationships/hyperlink" Target="file:///H:\CCSAP\SAP\EXER\TESTS\GU_SAP%20ECC6_Cr&#233;ation%20d'une%20vente%20au%20comptant.pdf"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help.sap.com/saphelp_erp2005/helpdata/fr/dd/55ff12545a11d1a7020000e829fd11/content.htm" TargetMode="External"/><Relationship Id="rId2" Type="http://schemas.openxmlformats.org/officeDocument/2006/relationships/numbering" Target="numbering.xml"/><Relationship Id="rId16" Type="http://schemas.openxmlformats.org/officeDocument/2006/relationships/hyperlink" Target="file:///H:\CCSAP\SAP\EXER\TESTS\GU_SAP_Cr&#233;ation%20d&#8217;une%20fiche%20article.pdf" TargetMode="External"/><Relationship Id="rId29" Type="http://schemas.openxmlformats.org/officeDocument/2006/relationships/hyperlink" Target="file:///H:\CCSAP\SAP\EXER\TESTS\GU_SAP%20R3_Saisie%20de%20factures%20avec%20r&#233;f&#233;rence%20&#224;%20une%20commande%20d'achatx.pdf" TargetMode="External"/><Relationship Id="rId11" Type="http://schemas.openxmlformats.org/officeDocument/2006/relationships/hyperlink" Target="file:///H:\CCSAP\SAP\EXER\TESTS\GU_SAP%20ECC6_Affichage%20des%20offres.pdf" TargetMode="External"/><Relationship Id="rId24" Type="http://schemas.openxmlformats.org/officeDocument/2006/relationships/hyperlink" Target="file:///H:\CCSAP\SAP\EXER\TESTS\GU_SAP%20ECC_Affectation%20de%20demandes%20d'achat%20&#224;%20des%20sources%20d'approvisionnement.pdf" TargetMode="External"/><Relationship Id="rId32" Type="http://schemas.openxmlformats.org/officeDocument/2006/relationships/hyperlink" Target="http://help.sap.com/saphelp_erp2005/helpdata/fr/35/26c809afab52b9e10000009b38f974/content.htm" TargetMode="External"/><Relationship Id="rId37" Type="http://schemas.openxmlformats.org/officeDocument/2006/relationships/hyperlink" Target="file:///E:\CCSAP\SAP\EXER\TESTS\GU_SAP_Affichage%20d'un%20flux%20de%20documents.pdf" TargetMode="External"/><Relationship Id="rId40" Type="http://schemas.openxmlformats.org/officeDocument/2006/relationships/hyperlink" Target="file:///E:\CCSAP\SAP\EXER\TESTS\GU_SAP%20ECC6_Commandes%20client.pdf" TargetMode="External"/><Relationship Id="rId45" Type="http://schemas.openxmlformats.org/officeDocument/2006/relationships/hyperlink" Target="file:///H:\CCSAP\SAP\EXER\TESTS\GU_SAP_Modification%20des%20enregistrements%20de%20conditions.pdf" TargetMode="External"/><Relationship Id="rId53" Type="http://schemas.openxmlformats.org/officeDocument/2006/relationships/hyperlink" Target="file:///H:\CCSAP\SAP\EXER\TESTS\GU_SAP%20ECC6_Cr&#233;ation%20de%20fiches%20clients.pdf" TargetMode="External"/><Relationship Id="rId58" Type="http://schemas.openxmlformats.org/officeDocument/2006/relationships/hyperlink" Target="file:///E:\CCSAP\SAP\EXER\TESTS\GU_SAP%20ECC6_Affichage%20des%20commandes%20client.pdf" TargetMode="External"/><Relationship Id="rId66" Type="http://schemas.openxmlformats.org/officeDocument/2006/relationships/hyperlink" Target="file:///H:\CCSAP\SAP\EXER\TESTS\GU_SAP_Cr&#233;ation%20des%20commandes%20client%20urgentes.pdf"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E:\CCSAP\SAP\EXER\TESTS\GU_SAP%20ECC6_Gestion%20des%20fiches%20clients.pdf" TargetMode="External"/><Relationship Id="rId23" Type="http://schemas.openxmlformats.org/officeDocument/2006/relationships/hyperlink" Target="file:///H:\CCSAP\SAP\EXER\TESTS\GU_SAP%20ECC6_Cr&#233;ation%20automatique%20d'un%20r&#233;pertoire%20de%20sources%20d'approvisionnement.pdf" TargetMode="External"/><Relationship Id="rId28" Type="http://schemas.openxmlformats.org/officeDocument/2006/relationships/hyperlink" Target="file:///H:\CCSAP\SAP\EXER\TESTS\GU_SAP%20ECC_Saisie%20d'une%20entr&#233;e%20de%20marchandises%20sur%20commande%20d'achat.pdf" TargetMode="External"/><Relationship Id="rId36" Type="http://schemas.openxmlformats.org/officeDocument/2006/relationships/hyperlink" Target="file:///E:\CCSAP\SAP\EXER\TESTS\GU_SAP_Cr&#233;ation%20des%20offres.pdf" TargetMode="External"/><Relationship Id="rId49" Type="http://schemas.openxmlformats.org/officeDocument/2006/relationships/hyperlink" Target="file:///H:\CCSAP\SAP\EXER\TESTS\GU_SAP%20ECC_Secteur%20d'activit&#233;.pdf" TargetMode="External"/><Relationship Id="rId57" Type="http://schemas.openxmlformats.org/officeDocument/2006/relationships/hyperlink" Target="file:///E:\CCSAP\SAP\EXER\TESTS\GU_SAP%20ECC6_Cr&#233;ation%20des%20commandes%20client.pdf" TargetMode="External"/><Relationship Id="rId61" Type="http://schemas.openxmlformats.org/officeDocument/2006/relationships/hyperlink" Target="file:///E:\CCSAP\SAP\EXER\TESTS\GU_SAP%20ECC6_Cr&#233;ation%20des%20commandes%20client.pdf" TargetMode="External"/><Relationship Id="rId10" Type="http://schemas.openxmlformats.org/officeDocument/2006/relationships/hyperlink" Target="file:///H:\CCSAP\SAP\EXER\TESTS\GU_SAP_Cr&#233;ation%20des%20offres.pdf" TargetMode="External"/><Relationship Id="rId19" Type="http://schemas.openxmlformats.org/officeDocument/2006/relationships/hyperlink" Target="file:///H:\CCSAP\SAP\EXER\TESTS\GU_SAP%20R3_Ex&#233;cution%20d&#8217;une%20planification%20individuelle%20mononiveau.pdf" TargetMode="External"/><Relationship Id="rId31" Type="http://schemas.openxmlformats.org/officeDocument/2006/relationships/hyperlink" Target="http://help.sap.com/saphelp_erp2005/helpdata/fr/dd/55fbfa545a11d1a7020000e829fd11/content.htm" TargetMode="External"/><Relationship Id="rId44" Type="http://schemas.openxmlformats.org/officeDocument/2006/relationships/hyperlink" Target="file:///H:\CCSAP\SAP\EXER\TESTS\GU_SAP%20ECC6_Analyse%20du%20prix.pdf" TargetMode="External"/><Relationship Id="rId52" Type="http://schemas.openxmlformats.org/officeDocument/2006/relationships/hyperlink" Target="file:///H:\CCSAP\SAP\EXER\TESTS\GU_SAP_Affichage%20des%20disponibilit&#233;s%20dans%20les%20documents%20de%20vente.pdf" TargetMode="External"/><Relationship Id="rId60" Type="http://schemas.openxmlformats.org/officeDocument/2006/relationships/hyperlink" Target="file:///E:\CCSAP\SAP\EXER\TESTS\GU_SAP%20ECC6_Modification%20des%20commandes%20client.pdf" TargetMode="External"/><Relationship Id="rId65" Type="http://schemas.openxmlformats.org/officeDocument/2006/relationships/hyperlink" Target="file:///E:\CCSAP\SAP\EXER\TESTS\GU_SAP%20ECC6_Modification%20des%20commandes%20client.pdf" TargetMode="External"/><Relationship Id="rId73"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H:\CCSAP\SAP\EXER\TESTS\GU_SAP%20ECC6_Demandes%20d'offre%20client.pdf" TargetMode="External"/><Relationship Id="rId14" Type="http://schemas.openxmlformats.org/officeDocument/2006/relationships/hyperlink" Target="file:///H:\CCSAP\SAP\EXER\TESTS\GU_SAP_Affichage%20d'un%20flux%20de%20documents.pdf" TargetMode="External"/><Relationship Id="rId22" Type="http://schemas.openxmlformats.org/officeDocument/2006/relationships/hyperlink" Target="file:///H:\CCSAP\SAP\EXER\TESTS\GU_SAP_Cr&#233;ation%20d&#8217;une%20fiche%20infos-achats%20pour%20article%20avec%20fiche.pdf" TargetMode="External"/><Relationship Id="rId27" Type="http://schemas.openxmlformats.org/officeDocument/2006/relationships/hyperlink" Target="file:///H:\CCSAP\SAP\EXER\TESTS\GU_SAP%20ECC_Cr&#233;ation%20de%20commandes%20avec%20d&#233;termination%20de%20la%20source%20d'approvisionnement.pdf" TargetMode="External"/><Relationship Id="rId30" Type="http://schemas.openxmlformats.org/officeDocument/2006/relationships/hyperlink" Target="file:///H:\CCSAP\SAP\EXER\TESTS\GU_SAP%20ECC_Saisie%20d'un%20transfert%20de%20stock%20&#224;%20stock.pdf" TargetMode="External"/><Relationship Id="rId35" Type="http://schemas.openxmlformats.org/officeDocument/2006/relationships/hyperlink" Target="http://help.sap.com/saphelp_erp2005/helpdata/fr/4d/2b902e43ad11d189410000e829fbbd/content.htm" TargetMode="External"/><Relationship Id="rId43" Type="http://schemas.openxmlformats.org/officeDocument/2006/relationships/hyperlink" Target="file:///H:\CCSAP\SAP\EXER\TESTS\GU_SAP_&#201;crans%20prix%20dans%20les%20documents%20de%20vente.pdf" TargetMode="External"/><Relationship Id="rId48" Type="http://schemas.openxmlformats.org/officeDocument/2006/relationships/hyperlink" Target="file:///H:\CCSAP\SAP\EXER\TESTS\GU_SAP%20ECC6_Gestion%20des%20fiches%20clients.pdf" TargetMode="External"/><Relationship Id="rId56" Type="http://schemas.openxmlformats.org/officeDocument/2006/relationships/hyperlink" Target="file:///E:\CCSAP\SAP\EXER\TESTS\GU_SAP%20ECC6_Affichage%20des%20commandes%20client.pdf" TargetMode="External"/><Relationship Id="rId64" Type="http://schemas.openxmlformats.org/officeDocument/2006/relationships/hyperlink" Target="file:///E:\CCSAP\SAP\EXER\TESTS\GU_SAP%20ECC6_Modification%20des%20commandes%20client.pdf" TargetMode="External"/><Relationship Id="rId69" Type="http://schemas.openxmlformats.org/officeDocument/2006/relationships/hyperlink" Target="file:///E:\CCSAP\SAP\EXER\TESTS\GU_SAP%20ECC6_Modification%20des%20commandes%20client.pdf" TargetMode="External"/><Relationship Id="rId8" Type="http://schemas.openxmlformats.org/officeDocument/2006/relationships/endnotes" Target="endnotes.xml"/><Relationship Id="rId51" Type="http://schemas.openxmlformats.org/officeDocument/2006/relationships/hyperlink" Target="file:///H:\CCSAP\SAP\EXER\TESTS\GU_SAP_Frais%20de%20transport.pdf" TargetMode="External"/><Relationship Id="rId72" Type="http://schemas.openxmlformats.org/officeDocument/2006/relationships/hyperlink" Target="http://help.sap.com/saphelp_erp2005/helpdata/fr/b7/d55e7da9e211d1951000a0c9306667/content.htm" TargetMode="External"/><Relationship Id="rId3" Type="http://schemas.openxmlformats.org/officeDocument/2006/relationships/styles" Target="styles.xml"/><Relationship Id="rId12" Type="http://schemas.openxmlformats.org/officeDocument/2006/relationships/hyperlink" Target="file:///H:\CCSAP\SAP\EXER\TESTS\GU_SAP%20ECC6_Cr&#233;ation%20des%20commandes%20client.pdf" TargetMode="External"/><Relationship Id="rId17" Type="http://schemas.openxmlformats.org/officeDocument/2006/relationships/hyperlink" Target="file:///H:\CCSAP\SAP\EXER\TESTS\GU_SAP%20ECC6_Cr&#233;ation%20des%20commandes%20client.pdf" TargetMode="External"/><Relationship Id="rId25" Type="http://schemas.openxmlformats.org/officeDocument/2006/relationships/hyperlink" Target="file:///H:\CCSAP\SAP\EXER\TESTS\GU_SAP_Demande%20d'achat%20EnjoySAP%20-%20Cr&#233;ation%20des%20commandes%20d'achat.pdf" TargetMode="External"/><Relationship Id="rId33" Type="http://schemas.openxmlformats.org/officeDocument/2006/relationships/hyperlink" Target="http://help.sap.com/saphelp_erp2005/helpdata/fr/35/26c809afab52b9e10000009b38f974/content.htm" TargetMode="External"/><Relationship Id="rId38" Type="http://schemas.openxmlformats.org/officeDocument/2006/relationships/hyperlink" Target="file:///H:\CCSAP\SAP\EXER\TESTS\GU_SAP%20ECC6_Documents%20de%20vente%20%20pr&#233;sentation.pdf" TargetMode="External"/><Relationship Id="rId46" Type="http://schemas.openxmlformats.org/officeDocument/2006/relationships/hyperlink" Target="file:///H:\CCSAP\SAP\EXER\TESTS\GU_SAP%20ECC6_Commandes%20client.pdf" TargetMode="External"/><Relationship Id="rId59" Type="http://schemas.openxmlformats.org/officeDocument/2006/relationships/hyperlink" Target="file:///H:\CCSAP\SAP\EXER\TESTS\GU_SAP%20ECC6_Modification%20des%20commandes%20client.pdf" TargetMode="External"/><Relationship Id="rId67" Type="http://schemas.openxmlformats.org/officeDocument/2006/relationships/hyperlink" Target="file:///E:\CCSAP\SAP\EXER\TESTS\GU_SAP%20ECC6_Cr&#233;ation%20de%20fiches%20clients.pdf" TargetMode="External"/><Relationship Id="rId20" Type="http://schemas.openxmlformats.org/officeDocument/2006/relationships/hyperlink" Target="file:///H:\CCSAP\SAP\EXER\TESTS\GU_SAP_Affichage%20des%20ordres%20planifi&#233;s.pdf" TargetMode="External"/><Relationship Id="rId41" Type="http://schemas.openxmlformats.org/officeDocument/2006/relationships/hyperlink" Target="file:///H:\CCSAP\SAP\EXER\TESTS\GU_SAP%20ECC6_Affichage%20des%20commandes%20client.pdf" TargetMode="External"/><Relationship Id="rId54" Type="http://schemas.openxmlformats.org/officeDocument/2006/relationships/hyperlink" Target="file:///E:\CCSAP\SAP\EXER\TESTS\GU_SAP%20ECC6_Gestion%20des%20fiches%20clients.pdf" TargetMode="External"/><Relationship Id="rId62" Type="http://schemas.openxmlformats.org/officeDocument/2006/relationships/hyperlink" Target="file:///H:\CCSAP\SAP\EXER\TESTS\GU_SAP_Cr&#233;ation%20d&#8217;une%20fiche%20article.pdf" TargetMode="External"/><Relationship Id="rId70" Type="http://schemas.openxmlformats.org/officeDocument/2006/relationships/hyperlink" Target="file:///E:\CCSAP\SAP\EXER\TESTS\GU_SAP%20ECC6_Gestion%20des%20fiches%20clients.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04%20-%20Change%20Control\Mod&#232;les\TP_IDR_mod&#232;l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1A7B4-0EF0-48C3-ABD2-69BA462E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TP_IDR_modèle.dot</Template>
  <TotalTime>0</TotalTime>
  <Pages>93</Pages>
  <Words>17635</Words>
  <Characters>96998</Characters>
  <Application>Microsoft Office Word</Application>
  <DocSecurity>0</DocSecurity>
  <Lines>808</Lines>
  <Paragraphs>228</Paragraphs>
  <ScaleCrop>false</ScaleCrop>
  <HeadingPairs>
    <vt:vector size="2" baseType="variant">
      <vt:variant>
        <vt:lpstr>Titre</vt:lpstr>
      </vt:variant>
      <vt:variant>
        <vt:i4>1</vt:i4>
      </vt:variant>
    </vt:vector>
  </HeadingPairs>
  <TitlesOfParts>
    <vt:vector size="1" baseType="lpstr">
      <vt:lpstr>Tests d'intégration frais généraux</vt:lpstr>
    </vt:vector>
  </TitlesOfParts>
  <Company>VALOIS</Company>
  <LinksUpToDate>false</LinksUpToDate>
  <CharactersWithSpaces>114405</CharactersWithSpaces>
  <SharedDoc>false</SharedDoc>
  <HLinks>
    <vt:vector size="6" baseType="variant">
      <vt:variant>
        <vt:i4>5439559</vt:i4>
      </vt:variant>
      <vt:variant>
        <vt:i4>0</vt:i4>
      </vt:variant>
      <vt:variant>
        <vt:i4>0</vt:i4>
      </vt:variant>
      <vt:variant>
        <vt:i4>5</vt:i4>
      </vt:variant>
      <vt:variant>
        <vt:lpwstr>http://www.sharesap.com/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Tests d'intégration frais généraux</dc:title>
  <dc:creator>VALOIS SAS</dc:creator>
  <cp:lastModifiedBy>QUESNOT, Mickael</cp:lastModifiedBy>
  <cp:revision>2</cp:revision>
  <cp:lastPrinted>2013-11-07T15:35:00Z</cp:lastPrinted>
  <dcterms:created xsi:type="dcterms:W3CDTF">2013-11-07T15:35:00Z</dcterms:created>
  <dcterms:modified xsi:type="dcterms:W3CDTF">2013-11-07T15:35:00Z</dcterms:modified>
</cp:coreProperties>
</file>